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755F1" w14:textId="313B280F" w:rsidR="007B072B" w:rsidRPr="007B072B" w:rsidRDefault="007B072B" w:rsidP="007B072B">
      <w:pPr>
        <w:spacing w:after="120"/>
        <w:ind w:left="1985" w:hanging="1985"/>
        <w:rPr>
          <w:rFonts w:ascii="Arial" w:eastAsia="Arial" w:hAnsi="Arial"/>
          <w:b/>
          <w:bCs/>
          <w:sz w:val="22"/>
        </w:rPr>
      </w:pPr>
      <w:r w:rsidRPr="007B072B">
        <w:rPr>
          <w:rFonts w:ascii="Arial" w:eastAsia="Arial" w:hAnsi="Arial"/>
          <w:b/>
          <w:bCs/>
          <w:sz w:val="22"/>
        </w:rPr>
        <w:t>3GPP TSG-RAN WG4 Meeting #116</w:t>
      </w:r>
      <w:r w:rsidRPr="007B072B">
        <w:rPr>
          <w:rFonts w:ascii="Arial" w:eastAsia="Arial" w:hAnsi="Arial"/>
          <w:b/>
          <w:bCs/>
          <w:sz w:val="22"/>
        </w:rPr>
        <w:tab/>
      </w:r>
      <w:r w:rsidRPr="007B072B">
        <w:rPr>
          <w:rFonts w:ascii="Arial" w:eastAsia="Arial" w:hAnsi="Arial"/>
          <w:b/>
          <w:bCs/>
          <w:sz w:val="22"/>
        </w:rPr>
        <w:tab/>
      </w:r>
      <w:r w:rsidRPr="007B072B">
        <w:rPr>
          <w:rFonts w:ascii="Arial" w:eastAsia="Arial" w:hAnsi="Arial"/>
          <w:b/>
          <w:bCs/>
          <w:sz w:val="22"/>
        </w:rPr>
        <w:tab/>
      </w:r>
      <w:r w:rsidRPr="007B072B">
        <w:rPr>
          <w:rFonts w:ascii="Arial" w:eastAsia="Arial" w:hAnsi="Arial"/>
          <w:b/>
          <w:bCs/>
          <w:sz w:val="22"/>
        </w:rPr>
        <w:tab/>
      </w:r>
      <w:r w:rsidRPr="007B072B">
        <w:rPr>
          <w:rFonts w:ascii="Arial" w:eastAsia="Arial" w:hAnsi="Arial"/>
          <w:b/>
          <w:bCs/>
          <w:sz w:val="22"/>
        </w:rPr>
        <w:tab/>
      </w:r>
      <w:r w:rsidRPr="007B072B">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Pr>
          <w:rFonts w:ascii="Arial" w:eastAsia="Arial" w:hAnsi="Arial"/>
          <w:b/>
          <w:bCs/>
          <w:sz w:val="22"/>
        </w:rPr>
        <w:tab/>
      </w:r>
      <w:r w:rsidR="009C0804">
        <w:rPr>
          <w:rFonts w:ascii="Arial" w:eastAsia="Arial" w:hAnsi="Arial"/>
          <w:b/>
          <w:bCs/>
          <w:sz w:val="22"/>
        </w:rPr>
        <w:t xml:space="preserve">           </w:t>
      </w:r>
      <w:r w:rsidR="009C0804" w:rsidRPr="009C0804">
        <w:rPr>
          <w:rFonts w:ascii="Arial" w:eastAsia="Arial" w:hAnsi="Arial"/>
          <w:b/>
          <w:bCs/>
          <w:sz w:val="22"/>
        </w:rPr>
        <w:t>R4-2511778</w:t>
      </w:r>
    </w:p>
    <w:p w14:paraId="638E3271" w14:textId="60A8D70A" w:rsidR="006505B8" w:rsidRPr="002F3476" w:rsidRDefault="007B072B" w:rsidP="007B072B">
      <w:pPr>
        <w:spacing w:after="120"/>
        <w:ind w:left="1985" w:hanging="1985"/>
        <w:rPr>
          <w:rFonts w:ascii="Arial" w:eastAsia="Arial" w:hAnsi="Arial"/>
          <w:b/>
          <w:bCs/>
          <w:sz w:val="22"/>
        </w:rPr>
      </w:pPr>
      <w:r w:rsidRPr="007B072B">
        <w:rPr>
          <w:rFonts w:ascii="Arial" w:eastAsia="Arial" w:hAnsi="Arial"/>
          <w:b/>
          <w:bCs/>
          <w:sz w:val="22"/>
        </w:rPr>
        <w:t>Bengaluru, India, August 25th – 29th, 2025</w:t>
      </w:r>
    </w:p>
    <w:p w14:paraId="2E647F6C" w14:textId="017DFB3C" w:rsidR="00D65D82" w:rsidRDefault="00E23D3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sidR="007B2561">
        <w:rPr>
          <w:rFonts w:ascii="Arial" w:eastAsiaTheme="minorEastAsia" w:hAnsi="Arial" w:cs="Arial"/>
          <w:color w:val="000000"/>
          <w:sz w:val="22"/>
          <w:lang w:eastAsia="zh-CN"/>
        </w:rPr>
        <w:t>5.</w:t>
      </w:r>
      <w:r w:rsidR="007B072B">
        <w:rPr>
          <w:rFonts w:ascii="Arial" w:eastAsiaTheme="minorEastAsia" w:hAnsi="Arial" w:cs="Arial"/>
          <w:color w:val="000000"/>
          <w:sz w:val="22"/>
          <w:lang w:eastAsia="zh-CN"/>
        </w:rPr>
        <w:t>8.1</w:t>
      </w:r>
    </w:p>
    <w:p w14:paraId="60791718" w14:textId="7AFF162C" w:rsidR="00D65D82" w:rsidRDefault="00E23D3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B2561">
        <w:rPr>
          <w:rFonts w:ascii="Arial" w:hAnsi="Arial" w:cs="Arial"/>
          <w:color w:val="000000"/>
          <w:sz w:val="22"/>
          <w:lang w:eastAsia="zh-CN"/>
        </w:rPr>
        <w:t>Sony</w:t>
      </w:r>
    </w:p>
    <w:p w14:paraId="2077CACA" w14:textId="77EFE3AE" w:rsidR="00D65D82" w:rsidRDefault="00E23D3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95E2B" w:rsidRPr="00495E2B">
        <w:rPr>
          <w:rFonts w:ascii="Arial" w:eastAsiaTheme="minorEastAsia" w:hAnsi="Arial" w:cs="Arial"/>
          <w:color w:val="000000"/>
          <w:sz w:val="22"/>
          <w:lang w:eastAsia="zh-CN"/>
        </w:rPr>
        <w:t xml:space="preserve">WF on </w:t>
      </w:r>
      <w:r w:rsidR="007B2561">
        <w:rPr>
          <w:rFonts w:ascii="Arial" w:eastAsiaTheme="minorEastAsia" w:hAnsi="Arial" w:cs="Arial"/>
          <w:color w:val="000000"/>
          <w:sz w:val="22"/>
          <w:lang w:eastAsia="zh-CN"/>
        </w:rPr>
        <w:t>A-MPR value of b254</w:t>
      </w:r>
    </w:p>
    <w:p w14:paraId="2EAB5D68" w14:textId="5C433AE6" w:rsidR="00D65D82" w:rsidRDefault="00E23D3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2F3476">
        <w:rPr>
          <w:rFonts w:ascii="Arial" w:eastAsiaTheme="minorEastAsia" w:hAnsi="Arial" w:cs="Arial"/>
          <w:color w:val="000000"/>
          <w:sz w:val="22"/>
          <w:lang w:eastAsia="zh-CN"/>
        </w:rPr>
        <w:t>Approval</w:t>
      </w:r>
    </w:p>
    <w:p w14:paraId="1D5CFB49" w14:textId="457C84F7" w:rsidR="007A7EC3" w:rsidRDefault="007A7EC3" w:rsidP="007A7EC3">
      <w:pPr>
        <w:pStyle w:val="Heading1"/>
        <w:numPr>
          <w:ilvl w:val="0"/>
          <w:numId w:val="6"/>
        </w:numPr>
        <w:rPr>
          <w:lang w:val="en-US" w:eastAsia="ja-JP"/>
        </w:rPr>
      </w:pPr>
      <w:r>
        <w:rPr>
          <w:lang w:val="en-US" w:eastAsia="ja-JP"/>
        </w:rPr>
        <w:t xml:space="preserve">Topic #1: </w:t>
      </w:r>
      <w:r w:rsidR="007B2561">
        <w:rPr>
          <w:lang w:val="en-US" w:eastAsia="ja-JP"/>
        </w:rPr>
        <w:t>A-MPR value</w:t>
      </w:r>
      <w:r w:rsidR="00247279">
        <w:rPr>
          <w:lang w:val="en-US" w:eastAsia="ja-JP"/>
        </w:rPr>
        <w:t xml:space="preserve">s </w:t>
      </w:r>
      <w:r w:rsidR="007B2561">
        <w:rPr>
          <w:lang w:val="en-US" w:eastAsia="ja-JP"/>
        </w:rPr>
        <w:t>for b254</w:t>
      </w:r>
    </w:p>
    <w:p w14:paraId="05BC0767" w14:textId="77777777" w:rsidR="00720EE9" w:rsidRPr="00720EE9" w:rsidRDefault="00720EE9" w:rsidP="00720EE9">
      <w:pPr>
        <w:pStyle w:val="ListParagraph"/>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SimSun" w:hAnsi="Arial"/>
          <w:vanish/>
          <w:sz w:val="36"/>
          <w:lang w:val="sv-SE"/>
        </w:rPr>
      </w:pPr>
    </w:p>
    <w:p w14:paraId="2C8AB881" w14:textId="77777777" w:rsidR="00720EE9" w:rsidRPr="00720EE9" w:rsidRDefault="00720EE9" w:rsidP="00720EE9">
      <w:pPr>
        <w:pStyle w:val="ListParagraph"/>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SimSun" w:hAnsi="Arial"/>
          <w:vanish/>
          <w:sz w:val="36"/>
          <w:lang w:val="sv-SE"/>
        </w:rPr>
      </w:pPr>
    </w:p>
    <w:p w14:paraId="0C31B031" w14:textId="77777777" w:rsidR="00720EE9" w:rsidRPr="00720EE9" w:rsidRDefault="00720EE9" w:rsidP="00720EE9">
      <w:pPr>
        <w:pStyle w:val="ListParagraph"/>
        <w:keepNext/>
        <w:keepLines/>
        <w:numPr>
          <w:ilvl w:val="1"/>
          <w:numId w:val="1"/>
        </w:numPr>
        <w:overflowPunct/>
        <w:autoSpaceDE/>
        <w:autoSpaceDN/>
        <w:adjustRightInd/>
        <w:spacing w:before="180"/>
        <w:ind w:firstLineChars="0"/>
        <w:textAlignment w:val="auto"/>
        <w:outlineLvl w:val="1"/>
        <w:rPr>
          <w:rFonts w:ascii="Arial" w:eastAsia="SimSun" w:hAnsi="Arial"/>
          <w:vanish/>
          <w:sz w:val="28"/>
          <w:szCs w:val="18"/>
          <w:lang w:val="sv-SE" w:eastAsia="zh-CN"/>
        </w:rPr>
      </w:pPr>
    </w:p>
    <w:p w14:paraId="7D49DF14" w14:textId="5C00774E" w:rsidR="007B2561" w:rsidRPr="007B2561" w:rsidRDefault="00720EE9" w:rsidP="007B2561">
      <w:pPr>
        <w:pStyle w:val="Heading4"/>
        <w:spacing w:before="0" w:after="60"/>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w:t>
      </w:r>
      <w:r w:rsidR="00400C76">
        <w:rPr>
          <w:rFonts w:ascii="Times New Roman" w:hAnsi="Times New Roman"/>
          <w:b/>
          <w:color w:val="0070C0"/>
          <w:sz w:val="20"/>
          <w:u w:val="single"/>
          <w:lang w:val="en-US" w:eastAsia="ko-KR"/>
        </w:rPr>
        <w:t>-1</w:t>
      </w:r>
      <w:r>
        <w:rPr>
          <w:rFonts w:ascii="Times New Roman" w:hAnsi="Times New Roman"/>
          <w:b/>
          <w:color w:val="0070C0"/>
          <w:sz w:val="20"/>
          <w:u w:val="single"/>
          <w:lang w:val="en-US" w:eastAsia="ko-KR"/>
        </w:rPr>
        <w:t xml:space="preserve">: </w:t>
      </w:r>
      <w:r w:rsidR="007B2561" w:rsidRPr="007B2561">
        <w:rPr>
          <w:rFonts w:ascii="Times New Roman" w:hAnsi="Times New Roman"/>
          <w:b/>
          <w:color w:val="0070C0"/>
          <w:sz w:val="20"/>
          <w:u w:val="single"/>
          <w:lang w:val="en-US" w:eastAsia="ko-KR"/>
        </w:rPr>
        <w:t xml:space="preserve">A-MPR values </w:t>
      </w:r>
      <w:r w:rsidR="007B2561">
        <w:rPr>
          <w:rFonts w:ascii="Times New Roman" w:hAnsi="Times New Roman"/>
          <w:b/>
          <w:color w:val="0070C0"/>
          <w:sz w:val="20"/>
          <w:u w:val="single"/>
          <w:lang w:val="en-US" w:eastAsia="ko-KR"/>
        </w:rPr>
        <w:t>of</w:t>
      </w:r>
      <w:r w:rsidR="007B2561" w:rsidRPr="007B2561">
        <w:rPr>
          <w:rFonts w:ascii="Times New Roman" w:hAnsi="Times New Roman"/>
          <w:b/>
          <w:color w:val="0070C0"/>
          <w:sz w:val="20"/>
          <w:u w:val="single"/>
          <w:lang w:val="en-US" w:eastAsia="ko-KR"/>
        </w:rPr>
        <w:t xml:space="preserve"> NS_04</w:t>
      </w:r>
      <w:r w:rsidR="00191EBF">
        <w:rPr>
          <w:rFonts w:ascii="Times New Roman" w:hAnsi="Times New Roman"/>
          <w:b/>
          <w:color w:val="0070C0"/>
          <w:sz w:val="20"/>
          <w:u w:val="single"/>
          <w:lang w:val="en-US" w:eastAsia="ko-KR"/>
        </w:rPr>
        <w:t>N</w:t>
      </w:r>
      <w:r w:rsidR="007B2561" w:rsidRPr="007B2561">
        <w:rPr>
          <w:rFonts w:ascii="Times New Roman" w:hAnsi="Times New Roman"/>
          <w:b/>
          <w:color w:val="0070C0"/>
          <w:sz w:val="20"/>
          <w:u w:val="single"/>
          <w:lang w:val="en-US" w:eastAsia="ko-KR"/>
        </w:rPr>
        <w:t xml:space="preserve"> and NS_05</w:t>
      </w:r>
      <w:r w:rsidR="00191EBF">
        <w:rPr>
          <w:rFonts w:ascii="Times New Roman" w:hAnsi="Times New Roman"/>
          <w:b/>
          <w:color w:val="0070C0"/>
          <w:sz w:val="20"/>
          <w:u w:val="single"/>
          <w:lang w:val="en-US" w:eastAsia="ko-KR"/>
        </w:rPr>
        <w:t>N</w:t>
      </w:r>
      <w:r w:rsidR="007B2561">
        <w:rPr>
          <w:rFonts w:ascii="Times New Roman" w:hAnsi="Times New Roman"/>
          <w:b/>
          <w:color w:val="0070C0"/>
          <w:sz w:val="20"/>
          <w:u w:val="single"/>
          <w:lang w:val="en-US" w:eastAsia="ko-KR"/>
        </w:rPr>
        <w:t xml:space="preserve"> for b254</w:t>
      </w:r>
      <w:r w:rsidR="00894646">
        <w:rPr>
          <w:rFonts w:ascii="Times New Roman" w:hAnsi="Times New Roman"/>
          <w:b/>
          <w:color w:val="0070C0"/>
          <w:sz w:val="20"/>
          <w:u w:val="single"/>
          <w:lang w:val="en-US" w:eastAsia="ko-KR"/>
        </w:rPr>
        <w:t xml:space="preserve"> with 15 kHz SCS</w:t>
      </w:r>
    </w:p>
    <w:p w14:paraId="1A825AB9" w14:textId="18EDC567" w:rsidR="007B2561" w:rsidRDefault="007B2561" w:rsidP="007B2561">
      <w:pPr>
        <w:rPr>
          <w:lang w:val="en-US" w:eastAsia="ko-KR"/>
        </w:rPr>
      </w:pPr>
      <w:r>
        <w:rPr>
          <w:lang w:val="en-US" w:eastAsia="ko-KR"/>
        </w:rPr>
        <w:t>It is agreed to adopt the following A-MPR values</w:t>
      </w:r>
      <w:r w:rsidR="005F186B">
        <w:rPr>
          <w:lang w:val="en-US" w:eastAsia="ko-KR"/>
        </w:rPr>
        <w:t>:</w:t>
      </w:r>
      <w:r>
        <w:rPr>
          <w:lang w:val="en-US" w:eastAsia="ko-KR"/>
        </w:rPr>
        <w:t xml:space="preserve"> </w:t>
      </w:r>
    </w:p>
    <w:p w14:paraId="4D938DD6" w14:textId="3B7CD3E1" w:rsidR="00A85101" w:rsidRPr="00A85101" w:rsidRDefault="00A85101" w:rsidP="00A85101">
      <w:pPr>
        <w:pStyle w:val="TH"/>
        <w:rPr>
          <w:lang w:val="en-US"/>
        </w:rPr>
      </w:pPr>
      <w:r w:rsidRPr="00A85101">
        <w:rPr>
          <w:lang w:val="en-US"/>
        </w:rPr>
        <w:t xml:space="preserve">Table </w:t>
      </w:r>
      <w:r w:rsidR="00F91BFF">
        <w:rPr>
          <w:lang w:val="en-US"/>
        </w:rPr>
        <w:t>1-1-1</w:t>
      </w:r>
      <w:r w:rsidRPr="00A85101">
        <w:rPr>
          <w:lang w:val="en-US"/>
        </w:rPr>
        <w:t xml:space="preserve"> A-MPR for NS_04N</w:t>
      </w:r>
      <w:r w:rsidR="00FD2133">
        <w:rPr>
          <w:lang w:val="en-US"/>
        </w:rPr>
        <w:t xml:space="preserve"> with 15 kHz SCS</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A85101" w:rsidRPr="00686776" w14:paraId="1BC8A646" w14:textId="77777777" w:rsidTr="0068677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B527BB" w14:textId="77777777" w:rsidR="00A85101" w:rsidRPr="00686776" w:rsidRDefault="00A85101" w:rsidP="001D7D37">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0C1F45F" w14:textId="77777777" w:rsidR="00A85101" w:rsidRPr="00686776" w:rsidRDefault="00A85101" w:rsidP="001D7D37">
            <w:pPr>
              <w:pStyle w:val="TAH"/>
              <w:rPr>
                <w:rFonts w:cs="Arial"/>
              </w:rPr>
            </w:pPr>
            <w:r w:rsidRPr="00686776">
              <w:rPr>
                <w:rFonts w:cs="Arial"/>
              </w:rPr>
              <w:t>QPSK</w:t>
            </w:r>
          </w:p>
        </w:tc>
      </w:tr>
      <w:tr w:rsidR="0003111F" w:rsidRPr="00686776" w14:paraId="3FBF4CA7" w14:textId="77777777" w:rsidTr="00FF18B9">
        <w:trPr>
          <w:jc w:val="center"/>
        </w:trPr>
        <w:tc>
          <w:tcPr>
            <w:tcW w:w="0" w:type="auto"/>
            <w:tcBorders>
              <w:top w:val="nil"/>
              <w:left w:val="single" w:sz="4" w:space="0" w:color="auto"/>
              <w:bottom w:val="single" w:sz="4" w:space="0" w:color="auto"/>
              <w:right w:val="single" w:sz="4" w:space="0" w:color="auto"/>
            </w:tcBorders>
            <w:vAlign w:val="center"/>
          </w:tcPr>
          <w:p w14:paraId="7B9F8306" w14:textId="77777777" w:rsidR="00A85101" w:rsidRPr="00686776" w:rsidRDefault="00A85101" w:rsidP="001D7D37">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317274D7" w14:textId="77777777" w:rsidR="00A85101" w:rsidRPr="00686776" w:rsidRDefault="00A85101" w:rsidP="001D7D37">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EF93918" w14:textId="77777777" w:rsidR="00A85101" w:rsidRPr="00686776" w:rsidRDefault="00A85101" w:rsidP="001D7D37">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0A101128" w14:textId="77777777" w:rsidR="00A85101" w:rsidRPr="00686776" w:rsidRDefault="00A85101" w:rsidP="001D7D37">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256EF14B" w14:textId="77777777" w:rsidR="00A85101" w:rsidRPr="00686776" w:rsidRDefault="00A85101" w:rsidP="001D7D37">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2C2B81D8" w14:textId="77777777" w:rsidR="00A85101" w:rsidRPr="00686776" w:rsidRDefault="00A85101" w:rsidP="001D7D37">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C210CC5" w14:textId="77777777" w:rsidR="00A85101" w:rsidRPr="00686776" w:rsidRDefault="00A85101" w:rsidP="001D7D37">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3AF3981D" w14:textId="77777777" w:rsidR="00A85101" w:rsidRPr="00686776" w:rsidRDefault="00A85101" w:rsidP="001D7D37">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E1F735E" w14:textId="77777777" w:rsidR="00A85101" w:rsidRPr="00686776" w:rsidRDefault="00A85101" w:rsidP="001D7D37">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799A708" w14:textId="77777777" w:rsidR="00A85101" w:rsidRPr="00686776" w:rsidRDefault="00A85101" w:rsidP="001D7D37">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2CA99521" w14:textId="77777777" w:rsidR="00A85101" w:rsidRPr="00686776" w:rsidRDefault="00A85101" w:rsidP="001D7D37">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00CAE7D0" w14:textId="77777777" w:rsidR="00A85101" w:rsidRPr="00686776" w:rsidRDefault="00A85101" w:rsidP="001D7D37">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032BBB5B" w14:textId="77777777" w:rsidR="00A85101" w:rsidRPr="00686776" w:rsidRDefault="00A85101" w:rsidP="001D7D37">
            <w:pPr>
              <w:pStyle w:val="TAC"/>
              <w:rPr>
                <w:rFonts w:cs="Arial"/>
                <w:b/>
                <w:bCs/>
              </w:rPr>
            </w:pPr>
            <w:r w:rsidRPr="00686776">
              <w:rPr>
                <w:rFonts w:cs="Arial"/>
                <w:b/>
                <w:bCs/>
              </w:rPr>
              <w:t>11</w:t>
            </w:r>
          </w:p>
        </w:tc>
      </w:tr>
      <w:tr w:rsidR="0003111F" w:rsidRPr="00686776" w14:paraId="086D66F1" w14:textId="77777777" w:rsidTr="00FF18B9">
        <w:trPr>
          <w:jc w:val="center"/>
        </w:trPr>
        <w:tc>
          <w:tcPr>
            <w:tcW w:w="0" w:type="auto"/>
            <w:tcBorders>
              <w:top w:val="nil"/>
              <w:left w:val="single" w:sz="4" w:space="0" w:color="auto"/>
              <w:bottom w:val="single" w:sz="4" w:space="0" w:color="auto"/>
              <w:right w:val="single" w:sz="4" w:space="0" w:color="auto"/>
            </w:tcBorders>
            <w:vAlign w:val="center"/>
          </w:tcPr>
          <w:p w14:paraId="28EC89A8" w14:textId="16DD4C1A" w:rsidR="0003111F" w:rsidRPr="00686776" w:rsidRDefault="0003111F" w:rsidP="0003111F">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1569BB3D" w14:textId="08DF1A1B"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12</w:t>
            </w:r>
          </w:p>
        </w:tc>
        <w:tc>
          <w:tcPr>
            <w:tcW w:w="0" w:type="auto"/>
            <w:tcBorders>
              <w:top w:val="nil"/>
              <w:left w:val="nil"/>
              <w:bottom w:val="single" w:sz="4" w:space="0" w:color="auto"/>
              <w:right w:val="single" w:sz="4" w:space="0" w:color="auto"/>
            </w:tcBorders>
          </w:tcPr>
          <w:p w14:paraId="1440D866" w14:textId="02AD6F1F"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8.5</w:t>
            </w:r>
          </w:p>
        </w:tc>
        <w:tc>
          <w:tcPr>
            <w:tcW w:w="0" w:type="auto"/>
            <w:tcBorders>
              <w:top w:val="nil"/>
              <w:left w:val="nil"/>
              <w:bottom w:val="single" w:sz="4" w:space="0" w:color="auto"/>
              <w:right w:val="single" w:sz="4" w:space="0" w:color="auto"/>
            </w:tcBorders>
          </w:tcPr>
          <w:p w14:paraId="16BA6E3D" w14:textId="5D977897"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6.5</w:t>
            </w:r>
          </w:p>
        </w:tc>
        <w:tc>
          <w:tcPr>
            <w:tcW w:w="0" w:type="auto"/>
            <w:tcBorders>
              <w:top w:val="nil"/>
              <w:left w:val="nil"/>
              <w:bottom w:val="single" w:sz="4" w:space="0" w:color="auto"/>
              <w:right w:val="single" w:sz="4" w:space="0" w:color="auto"/>
            </w:tcBorders>
          </w:tcPr>
          <w:p w14:paraId="0923E1F2" w14:textId="13EDF9DB"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1</w:t>
            </w:r>
          </w:p>
        </w:tc>
        <w:tc>
          <w:tcPr>
            <w:tcW w:w="0" w:type="auto"/>
            <w:tcBorders>
              <w:top w:val="nil"/>
              <w:left w:val="nil"/>
              <w:bottom w:val="single" w:sz="4" w:space="0" w:color="auto"/>
              <w:right w:val="single" w:sz="4" w:space="0" w:color="auto"/>
            </w:tcBorders>
          </w:tcPr>
          <w:p w14:paraId="409FB4D7" w14:textId="45A16958"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0.5</w:t>
            </w:r>
          </w:p>
        </w:tc>
        <w:tc>
          <w:tcPr>
            <w:tcW w:w="0" w:type="auto"/>
            <w:tcBorders>
              <w:top w:val="nil"/>
              <w:left w:val="nil"/>
              <w:bottom w:val="single" w:sz="4" w:space="0" w:color="auto"/>
              <w:right w:val="single" w:sz="4" w:space="0" w:color="auto"/>
            </w:tcBorders>
          </w:tcPr>
          <w:p w14:paraId="49E97139" w14:textId="1A144B66"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0.5</w:t>
            </w:r>
          </w:p>
        </w:tc>
        <w:tc>
          <w:tcPr>
            <w:tcW w:w="0" w:type="auto"/>
            <w:tcBorders>
              <w:top w:val="nil"/>
              <w:left w:val="nil"/>
              <w:bottom w:val="single" w:sz="4" w:space="0" w:color="auto"/>
              <w:right w:val="single" w:sz="4" w:space="0" w:color="auto"/>
            </w:tcBorders>
          </w:tcPr>
          <w:p w14:paraId="1BA97EBC" w14:textId="06A2A657"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1</w:t>
            </w:r>
          </w:p>
        </w:tc>
        <w:tc>
          <w:tcPr>
            <w:tcW w:w="0" w:type="auto"/>
            <w:tcBorders>
              <w:top w:val="nil"/>
              <w:left w:val="nil"/>
              <w:bottom w:val="single" w:sz="4" w:space="0" w:color="auto"/>
              <w:right w:val="single" w:sz="4" w:space="0" w:color="auto"/>
            </w:tcBorders>
          </w:tcPr>
          <w:p w14:paraId="506FC2C5" w14:textId="4D16D484"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6.5</w:t>
            </w:r>
          </w:p>
        </w:tc>
        <w:tc>
          <w:tcPr>
            <w:tcW w:w="0" w:type="auto"/>
            <w:tcBorders>
              <w:top w:val="nil"/>
              <w:left w:val="nil"/>
              <w:bottom w:val="single" w:sz="4" w:space="0" w:color="auto"/>
              <w:right w:val="single" w:sz="4" w:space="0" w:color="auto"/>
            </w:tcBorders>
          </w:tcPr>
          <w:p w14:paraId="6A8FDC8D" w14:textId="5E13CF1F"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8.5</w:t>
            </w:r>
          </w:p>
        </w:tc>
        <w:tc>
          <w:tcPr>
            <w:tcW w:w="0" w:type="auto"/>
            <w:gridSpan w:val="2"/>
            <w:tcBorders>
              <w:top w:val="nil"/>
              <w:left w:val="nil"/>
              <w:bottom w:val="single" w:sz="4" w:space="0" w:color="auto"/>
              <w:right w:val="single" w:sz="4" w:space="0" w:color="auto"/>
            </w:tcBorders>
          </w:tcPr>
          <w:p w14:paraId="2C0CF706" w14:textId="0BCEEDBB" w:rsidR="0003111F" w:rsidRPr="00686776" w:rsidRDefault="0003111F"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w:t>
            </w:r>
            <w:r w:rsidRPr="00686776">
              <w:t>12</w:t>
            </w:r>
          </w:p>
        </w:tc>
      </w:tr>
      <w:tr w:rsidR="00A85101" w:rsidRPr="00686776" w14:paraId="286679B6"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6812E325" w14:textId="77777777" w:rsidR="00A85101" w:rsidRPr="00686776" w:rsidRDefault="00A85101" w:rsidP="001D7D37">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37A0FA1A" w14:textId="77777777" w:rsidR="00A85101" w:rsidRPr="00686776" w:rsidRDefault="00A85101" w:rsidP="001D7D37">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35A7945B" w14:textId="77777777" w:rsidR="00A85101" w:rsidRPr="00686776" w:rsidRDefault="00A85101" w:rsidP="001D7D37">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8F349E3" w14:textId="77777777" w:rsidR="00A85101" w:rsidRPr="00686776" w:rsidRDefault="00A85101" w:rsidP="001D7D37">
            <w:pPr>
              <w:pStyle w:val="TAC"/>
              <w:rPr>
                <w:rFonts w:cs="Arial"/>
                <w:b/>
                <w:bCs/>
              </w:rPr>
            </w:pPr>
            <w:r w:rsidRPr="00686776">
              <w:rPr>
                <w:rFonts w:cs="Arial"/>
                <w:b/>
                <w:bCs/>
              </w:rPr>
              <w:t>9-11</w:t>
            </w:r>
          </w:p>
        </w:tc>
      </w:tr>
      <w:tr w:rsidR="009120FA" w:rsidRPr="00686776" w14:paraId="3B55D3C3"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7E57F27C" w14:textId="633B483A" w:rsidR="009120FA" w:rsidRPr="00686776" w:rsidRDefault="009120FA" w:rsidP="009120F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0EFE882B" w14:textId="5FDAAE51" w:rsidR="009120FA" w:rsidRPr="00686776" w:rsidRDefault="009120FA"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w:t>
            </w:r>
            <w:r w:rsidR="00D8177D" w:rsidRPr="00686776">
              <w:rPr>
                <w:rStyle w:val="Strong"/>
                <w:rFonts w:eastAsia="Yu Mincho"/>
                <w:b w:val="0"/>
              </w:rPr>
              <w:t>8</w:t>
            </w:r>
            <w:r w:rsidRPr="00686776">
              <w:rPr>
                <w:rStyle w:val="Strong"/>
                <w:rFonts w:eastAsia="Yu Mincho"/>
                <w:b w:val="0"/>
              </w:rPr>
              <w:t>.5</w:t>
            </w:r>
          </w:p>
        </w:tc>
        <w:tc>
          <w:tcPr>
            <w:tcW w:w="0" w:type="auto"/>
            <w:gridSpan w:val="4"/>
            <w:tcBorders>
              <w:top w:val="nil"/>
              <w:left w:val="nil"/>
              <w:bottom w:val="single" w:sz="4" w:space="0" w:color="auto"/>
              <w:right w:val="single" w:sz="4" w:space="0" w:color="auto"/>
            </w:tcBorders>
            <w:noWrap/>
            <w:hideMark/>
          </w:tcPr>
          <w:p w14:paraId="55BA9CAE" w14:textId="6217F337" w:rsidR="009120FA" w:rsidRPr="00686776" w:rsidRDefault="009120FA"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w:t>
            </w:r>
            <w:r w:rsidR="00D32DB8" w:rsidRPr="00686776">
              <w:rPr>
                <w:rStyle w:val="Strong"/>
                <w:rFonts w:eastAsia="Yu Mincho"/>
                <w:b w:val="0"/>
                <w:lang w:val="en-US"/>
              </w:rPr>
              <w:t>2</w:t>
            </w:r>
          </w:p>
        </w:tc>
        <w:tc>
          <w:tcPr>
            <w:tcW w:w="0" w:type="auto"/>
            <w:gridSpan w:val="4"/>
            <w:tcBorders>
              <w:top w:val="nil"/>
              <w:left w:val="nil"/>
              <w:bottom w:val="single" w:sz="4" w:space="0" w:color="auto"/>
              <w:right w:val="single" w:sz="4" w:space="0" w:color="auto"/>
            </w:tcBorders>
            <w:noWrap/>
            <w:hideMark/>
          </w:tcPr>
          <w:p w14:paraId="7319AEDA" w14:textId="140149A0" w:rsidR="009120FA" w:rsidRPr="00686776" w:rsidRDefault="009120FA" w:rsidP="00686776">
            <w:pPr>
              <w:pStyle w:val="TAC"/>
              <w:overflowPunct w:val="0"/>
              <w:autoSpaceDE w:val="0"/>
              <w:autoSpaceDN w:val="0"/>
              <w:adjustRightInd w:val="0"/>
              <w:textAlignment w:val="baseline"/>
              <w:rPr>
                <w:rStyle w:val="Strong"/>
                <w:rFonts w:eastAsia="Yu Mincho"/>
                <w:b w:val="0"/>
              </w:rPr>
            </w:pPr>
            <w:proofErr w:type="gramStart"/>
            <w:r w:rsidRPr="00686776">
              <w:rPr>
                <w:rStyle w:val="Strong"/>
                <w:rFonts w:eastAsia="Yu Mincho" w:hint="eastAsia"/>
                <w:b w:val="0"/>
              </w:rPr>
              <w:t>≤</w:t>
            </w:r>
            <w:r w:rsidRPr="00686776">
              <w:rPr>
                <w:rStyle w:val="Strong"/>
                <w:rFonts w:eastAsia="Yu Mincho"/>
                <w:b w:val="0"/>
              </w:rPr>
              <w:t xml:space="preserve">  </w:t>
            </w:r>
            <w:r w:rsidR="00D8177D" w:rsidRPr="00686776">
              <w:rPr>
                <w:rStyle w:val="Strong"/>
                <w:rFonts w:eastAsia="Yu Mincho"/>
                <w:b w:val="0"/>
              </w:rPr>
              <w:t>8</w:t>
            </w:r>
            <w:proofErr w:type="gramEnd"/>
            <w:r w:rsidRPr="00686776">
              <w:rPr>
                <w:rStyle w:val="Strong"/>
                <w:rFonts w:eastAsia="Yu Mincho"/>
                <w:b w:val="0"/>
              </w:rPr>
              <w:t>.5</w:t>
            </w:r>
          </w:p>
        </w:tc>
      </w:tr>
      <w:tr w:rsidR="00A85101" w:rsidRPr="00686776" w14:paraId="3C09B794"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66A9AF56" w14:textId="77777777" w:rsidR="00A85101" w:rsidRPr="00686776" w:rsidRDefault="00A85101" w:rsidP="001D7D37">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6B86BBC" w14:textId="77777777" w:rsidR="00A85101" w:rsidRPr="00686776" w:rsidRDefault="00A85101" w:rsidP="001D7D37">
            <w:pPr>
              <w:pStyle w:val="TAC"/>
              <w:rPr>
                <w:rFonts w:cs="Arial"/>
                <w:b/>
                <w:bCs/>
              </w:rPr>
            </w:pPr>
            <w:r w:rsidRPr="00686776">
              <w:rPr>
                <w:rFonts w:cs="Arial"/>
                <w:b/>
                <w:bCs/>
              </w:rPr>
              <w:t>0-5 and 6-11</w:t>
            </w:r>
          </w:p>
        </w:tc>
      </w:tr>
      <w:tr w:rsidR="009120FA" w:rsidRPr="00686776" w14:paraId="5F79F4EC"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5BD49004" w14:textId="0CBFDA5B" w:rsidR="009120FA" w:rsidRPr="00686776" w:rsidRDefault="009120FA" w:rsidP="009120F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4A5CED6" w14:textId="1476C3D6" w:rsidR="009120FA" w:rsidRPr="00686776" w:rsidRDefault="009120FA" w:rsidP="00686776">
            <w:pPr>
              <w:pStyle w:val="TAC"/>
              <w:overflowPunct w:val="0"/>
              <w:autoSpaceDE w:val="0"/>
              <w:autoSpaceDN w:val="0"/>
              <w:adjustRightInd w:val="0"/>
              <w:textAlignment w:val="baseline"/>
              <w:rPr>
                <w:rStyle w:val="Strong"/>
                <w:rFonts w:eastAsia="Yu Mincho"/>
                <w:b w:val="0"/>
              </w:rPr>
            </w:pPr>
            <w:proofErr w:type="gramStart"/>
            <w:r w:rsidRPr="00686776">
              <w:rPr>
                <w:rStyle w:val="Strong"/>
                <w:rFonts w:eastAsia="Yu Mincho" w:hint="eastAsia"/>
                <w:b w:val="0"/>
              </w:rPr>
              <w:t>≤</w:t>
            </w:r>
            <w:r w:rsidRPr="00686776">
              <w:rPr>
                <w:rStyle w:val="Strong"/>
                <w:rFonts w:eastAsia="Yu Mincho" w:hint="eastAsia"/>
                <w:b w:val="0"/>
              </w:rPr>
              <w:t> </w:t>
            </w:r>
            <w:r w:rsidRPr="00686776">
              <w:rPr>
                <w:rStyle w:val="Strong"/>
                <w:rFonts w:eastAsia="Yu Mincho"/>
                <w:b w:val="0"/>
              </w:rPr>
              <w:t xml:space="preserve"> </w:t>
            </w:r>
            <w:r w:rsidR="00356953" w:rsidRPr="00686776">
              <w:rPr>
                <w:rStyle w:val="Strong"/>
                <w:rFonts w:eastAsia="Yu Mincho"/>
                <w:b w:val="0"/>
              </w:rPr>
              <w:t>6</w:t>
            </w:r>
            <w:proofErr w:type="gramEnd"/>
          </w:p>
        </w:tc>
        <w:tc>
          <w:tcPr>
            <w:tcW w:w="0" w:type="auto"/>
            <w:gridSpan w:val="6"/>
            <w:tcBorders>
              <w:top w:val="single" w:sz="4" w:space="0" w:color="auto"/>
              <w:left w:val="nil"/>
              <w:bottom w:val="single" w:sz="4" w:space="0" w:color="auto"/>
              <w:right w:val="single" w:sz="4" w:space="0" w:color="auto"/>
            </w:tcBorders>
            <w:noWrap/>
            <w:vAlign w:val="center"/>
            <w:hideMark/>
          </w:tcPr>
          <w:p w14:paraId="67FC9200" w14:textId="2FA37483" w:rsidR="009120FA" w:rsidRPr="00686776" w:rsidRDefault="009120FA" w:rsidP="00686776">
            <w:pPr>
              <w:pStyle w:val="TAC"/>
              <w:overflowPunct w:val="0"/>
              <w:autoSpaceDE w:val="0"/>
              <w:autoSpaceDN w:val="0"/>
              <w:adjustRightInd w:val="0"/>
              <w:textAlignment w:val="baseline"/>
              <w:rPr>
                <w:rStyle w:val="Strong"/>
                <w:rFonts w:eastAsia="Yu Mincho"/>
                <w:b w:val="0"/>
              </w:rPr>
            </w:pPr>
            <w:proofErr w:type="gramStart"/>
            <w:r w:rsidRPr="00686776">
              <w:rPr>
                <w:rStyle w:val="Strong"/>
                <w:rFonts w:eastAsia="Yu Mincho" w:hint="eastAsia"/>
                <w:b w:val="0"/>
              </w:rPr>
              <w:t>≤</w:t>
            </w:r>
            <w:r w:rsidRPr="00686776">
              <w:rPr>
                <w:rStyle w:val="Strong"/>
                <w:rFonts w:eastAsia="Yu Mincho" w:hint="eastAsia"/>
                <w:b w:val="0"/>
              </w:rPr>
              <w:t> </w:t>
            </w:r>
            <w:r w:rsidRPr="00686776">
              <w:rPr>
                <w:rStyle w:val="Strong"/>
                <w:rFonts w:eastAsia="Yu Mincho"/>
                <w:b w:val="0"/>
              </w:rPr>
              <w:t xml:space="preserve"> </w:t>
            </w:r>
            <w:r w:rsidR="00356953" w:rsidRPr="00686776">
              <w:rPr>
                <w:rStyle w:val="Strong"/>
                <w:rFonts w:eastAsia="Yu Mincho"/>
                <w:b w:val="0"/>
              </w:rPr>
              <w:t>6</w:t>
            </w:r>
            <w:proofErr w:type="gramEnd"/>
          </w:p>
        </w:tc>
      </w:tr>
      <w:tr w:rsidR="00A85101" w:rsidRPr="00686776" w14:paraId="3BBB1508"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64B5E34A" w14:textId="77777777" w:rsidR="00A85101" w:rsidRPr="00686776" w:rsidRDefault="00A85101" w:rsidP="001D7D37">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0DD7AC1" w14:textId="77777777" w:rsidR="00A85101" w:rsidRPr="00686776" w:rsidRDefault="00A85101" w:rsidP="001D7D37">
            <w:pPr>
              <w:pStyle w:val="TAC"/>
              <w:rPr>
                <w:rFonts w:cs="Arial"/>
                <w:b/>
                <w:bCs/>
              </w:rPr>
            </w:pPr>
            <w:r w:rsidRPr="00686776">
              <w:rPr>
                <w:rFonts w:cs="Arial"/>
                <w:b/>
                <w:bCs/>
              </w:rPr>
              <w:t>0-11</w:t>
            </w:r>
          </w:p>
        </w:tc>
      </w:tr>
      <w:tr w:rsidR="00A85101" w:rsidRPr="00686776" w14:paraId="59071B75"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1322A25C" w14:textId="2A35B3FE" w:rsidR="00A85101" w:rsidRPr="00686776" w:rsidRDefault="00A85101" w:rsidP="001D7D37">
            <w:pPr>
              <w:pStyle w:val="TAH"/>
              <w:rPr>
                <w:rFonts w:ascii="Calibri" w:hAnsi="Calibri" w:cs="Arial"/>
                <w:sz w:val="22"/>
              </w:rPr>
            </w:pPr>
            <w:r w:rsidRPr="00686776">
              <w:rPr>
                <w:rFonts w:cs="Arial"/>
              </w:rPr>
              <w:t>A-MPR</w:t>
            </w:r>
            <w:r w:rsidR="00006D76" w:rsidRPr="00686776">
              <w:rPr>
                <w:rFonts w:cs="Arial"/>
              </w:rPr>
              <w:t xml:space="preserve"> (dB)</w:t>
            </w:r>
          </w:p>
        </w:tc>
        <w:tc>
          <w:tcPr>
            <w:tcW w:w="0" w:type="auto"/>
            <w:gridSpan w:val="12"/>
            <w:tcBorders>
              <w:top w:val="single" w:sz="4" w:space="0" w:color="auto"/>
              <w:left w:val="nil"/>
              <w:bottom w:val="single" w:sz="4" w:space="0" w:color="auto"/>
              <w:right w:val="single" w:sz="4" w:space="0" w:color="auto"/>
            </w:tcBorders>
            <w:noWrap/>
            <w:vAlign w:val="center"/>
            <w:hideMark/>
          </w:tcPr>
          <w:p w14:paraId="32BB5DB8" w14:textId="60A2A12B" w:rsidR="00A85101" w:rsidRPr="00686776" w:rsidRDefault="009120FA" w:rsidP="00686776">
            <w:pPr>
              <w:pStyle w:val="TAC"/>
              <w:overflowPunct w:val="0"/>
              <w:autoSpaceDE w:val="0"/>
              <w:autoSpaceDN w:val="0"/>
              <w:adjustRightInd w:val="0"/>
              <w:textAlignment w:val="baseline"/>
            </w:pPr>
            <w:r w:rsidRPr="00686776">
              <w:rPr>
                <w:rStyle w:val="Strong"/>
                <w:rFonts w:eastAsia="Yu Mincho" w:hint="eastAsia"/>
                <w:b w:val="0"/>
              </w:rPr>
              <w:t>≤</w:t>
            </w:r>
            <w:r w:rsidRPr="00686776">
              <w:rPr>
                <w:rStyle w:val="Strong"/>
                <w:rFonts w:eastAsia="Yu Mincho"/>
                <w:b w:val="0"/>
              </w:rPr>
              <w:t xml:space="preserve"> </w:t>
            </w:r>
            <w:r w:rsidR="0078556E" w:rsidRPr="00686776">
              <w:rPr>
                <w:rStyle w:val="Strong"/>
                <w:rFonts w:eastAsia="Yu Mincho"/>
                <w:b w:val="0"/>
              </w:rPr>
              <w:t>2</w:t>
            </w:r>
          </w:p>
        </w:tc>
      </w:tr>
    </w:tbl>
    <w:p w14:paraId="79FBD434" w14:textId="77777777" w:rsidR="00B5335A" w:rsidRPr="00686776" w:rsidRDefault="00B5335A" w:rsidP="007B2561">
      <w:pPr>
        <w:pStyle w:val="BodyText"/>
        <w:jc w:val="both"/>
        <w:rPr>
          <w:lang w:val="en-US"/>
        </w:rPr>
      </w:pPr>
    </w:p>
    <w:p w14:paraId="4CC39A14" w14:textId="5A0DDA84" w:rsidR="00656CCE" w:rsidRPr="00686776" w:rsidRDefault="00656CCE" w:rsidP="00FD2133">
      <w:pPr>
        <w:pStyle w:val="TH"/>
        <w:rPr>
          <w:lang w:val="en-US"/>
        </w:rPr>
      </w:pPr>
      <w:r w:rsidRPr="00686776">
        <w:rPr>
          <w:lang w:val="en-US"/>
        </w:rPr>
        <w:t xml:space="preserve">Table </w:t>
      </w:r>
      <w:r w:rsidR="00F91BFF" w:rsidRPr="00686776">
        <w:rPr>
          <w:lang w:val="en-US"/>
        </w:rPr>
        <w:t>1-1-2</w:t>
      </w:r>
      <w:r w:rsidRPr="00686776">
        <w:rPr>
          <w:lang w:val="en-US"/>
        </w:rPr>
        <w:t xml:space="preserve"> A-MPR for NS_05N</w:t>
      </w:r>
      <w:r w:rsidR="00FD2133" w:rsidRPr="00686776">
        <w:rPr>
          <w:lang w:val="en-US"/>
        </w:rPr>
        <w:t xml:space="preserve"> with 15 kHz SCS</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656CCE" w:rsidRPr="00686776" w14:paraId="1E6C74AD" w14:textId="77777777" w:rsidTr="0068677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FAC3FE" w14:textId="77777777" w:rsidR="00656CCE" w:rsidRPr="00686776" w:rsidRDefault="00656CCE" w:rsidP="001D7D37">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D3D943B" w14:textId="77777777" w:rsidR="00656CCE" w:rsidRPr="00686776" w:rsidRDefault="00656CCE" w:rsidP="001D7D37">
            <w:pPr>
              <w:pStyle w:val="TAH"/>
              <w:rPr>
                <w:rFonts w:cs="Arial"/>
              </w:rPr>
            </w:pPr>
            <w:r w:rsidRPr="00686776">
              <w:rPr>
                <w:rFonts w:cs="Arial"/>
              </w:rPr>
              <w:t>QPSK</w:t>
            </w:r>
          </w:p>
        </w:tc>
      </w:tr>
      <w:tr w:rsidR="00656CCE" w:rsidRPr="00686776" w14:paraId="6A6067F2" w14:textId="77777777" w:rsidTr="00686776">
        <w:trPr>
          <w:jc w:val="center"/>
        </w:trPr>
        <w:tc>
          <w:tcPr>
            <w:tcW w:w="0" w:type="auto"/>
            <w:tcBorders>
              <w:top w:val="nil"/>
              <w:left w:val="single" w:sz="4" w:space="0" w:color="auto"/>
              <w:bottom w:val="single" w:sz="4" w:space="0" w:color="auto"/>
              <w:right w:val="single" w:sz="4" w:space="0" w:color="auto"/>
            </w:tcBorders>
            <w:vAlign w:val="center"/>
          </w:tcPr>
          <w:p w14:paraId="41C4D123" w14:textId="77777777" w:rsidR="00656CCE" w:rsidRPr="00686776" w:rsidRDefault="00656CCE" w:rsidP="001D7D37">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3697FFB6" w14:textId="77777777" w:rsidR="00656CCE" w:rsidRPr="00686776" w:rsidRDefault="00656CCE" w:rsidP="001D7D37">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39B459" w14:textId="77777777" w:rsidR="00656CCE" w:rsidRPr="00686776" w:rsidRDefault="00656CCE" w:rsidP="001D7D37">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0C87BE5" w14:textId="77777777" w:rsidR="00656CCE" w:rsidRPr="00686776" w:rsidRDefault="00656CCE" w:rsidP="001D7D37">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645D78F" w14:textId="77777777" w:rsidR="00656CCE" w:rsidRPr="00686776" w:rsidRDefault="00656CCE" w:rsidP="001D7D37">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206B693C" w14:textId="77777777" w:rsidR="00656CCE" w:rsidRPr="00686776" w:rsidRDefault="00656CCE" w:rsidP="001D7D37">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53B0E5EF" w14:textId="77777777" w:rsidR="00656CCE" w:rsidRPr="00686776" w:rsidRDefault="00656CCE" w:rsidP="001D7D37">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4471D213" w14:textId="77777777" w:rsidR="00656CCE" w:rsidRPr="00686776" w:rsidRDefault="00656CCE" w:rsidP="001D7D37">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D94EAFB" w14:textId="77777777" w:rsidR="00656CCE" w:rsidRPr="00686776" w:rsidRDefault="00656CCE" w:rsidP="001D7D37">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35079559" w14:textId="77777777" w:rsidR="00656CCE" w:rsidRPr="00686776" w:rsidRDefault="00656CCE" w:rsidP="001D7D37">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7EF93BF6" w14:textId="77777777" w:rsidR="00656CCE" w:rsidRPr="00686776" w:rsidRDefault="00656CCE" w:rsidP="001D7D37">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A7E5B42" w14:textId="77777777" w:rsidR="00656CCE" w:rsidRPr="00686776" w:rsidRDefault="00656CCE" w:rsidP="001D7D37">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C7FB571" w14:textId="77777777" w:rsidR="00656CCE" w:rsidRPr="00686776" w:rsidRDefault="00656CCE" w:rsidP="001D7D37">
            <w:pPr>
              <w:pStyle w:val="TAC"/>
              <w:rPr>
                <w:rFonts w:cs="Arial"/>
                <w:b/>
                <w:bCs/>
              </w:rPr>
            </w:pPr>
            <w:r w:rsidRPr="00686776">
              <w:rPr>
                <w:rFonts w:cs="Arial"/>
                <w:b/>
                <w:bCs/>
              </w:rPr>
              <w:t>11</w:t>
            </w:r>
          </w:p>
        </w:tc>
      </w:tr>
      <w:tr w:rsidR="001B7D47" w:rsidRPr="00686776" w14:paraId="10984A8A" w14:textId="77777777" w:rsidTr="00686776">
        <w:trPr>
          <w:jc w:val="center"/>
        </w:trPr>
        <w:tc>
          <w:tcPr>
            <w:tcW w:w="0" w:type="auto"/>
            <w:tcBorders>
              <w:top w:val="nil"/>
              <w:left w:val="single" w:sz="4" w:space="0" w:color="auto"/>
              <w:bottom w:val="single" w:sz="4" w:space="0" w:color="auto"/>
              <w:right w:val="single" w:sz="4" w:space="0" w:color="auto"/>
            </w:tcBorders>
            <w:vAlign w:val="center"/>
          </w:tcPr>
          <w:p w14:paraId="0F809C16" w14:textId="4CC66831" w:rsidR="001B7D47" w:rsidRPr="00686776" w:rsidRDefault="001B7D47" w:rsidP="001B7D47">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53F0C46B" w14:textId="3927D6C6"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15</w:t>
            </w:r>
          </w:p>
        </w:tc>
        <w:tc>
          <w:tcPr>
            <w:tcW w:w="0" w:type="auto"/>
            <w:tcBorders>
              <w:top w:val="nil"/>
              <w:left w:val="nil"/>
              <w:bottom w:val="single" w:sz="4" w:space="0" w:color="auto"/>
              <w:right w:val="single" w:sz="4" w:space="0" w:color="auto"/>
            </w:tcBorders>
          </w:tcPr>
          <w:p w14:paraId="56AC2133" w14:textId="39CE2EB3"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10.5</w:t>
            </w:r>
          </w:p>
        </w:tc>
        <w:tc>
          <w:tcPr>
            <w:tcW w:w="0" w:type="auto"/>
            <w:tcBorders>
              <w:top w:val="nil"/>
              <w:left w:val="nil"/>
              <w:bottom w:val="single" w:sz="4" w:space="0" w:color="auto"/>
              <w:right w:val="single" w:sz="4" w:space="0" w:color="auto"/>
            </w:tcBorders>
          </w:tcPr>
          <w:p w14:paraId="248283AF" w14:textId="48AFD38E"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8</w:t>
            </w:r>
          </w:p>
        </w:tc>
        <w:tc>
          <w:tcPr>
            <w:tcW w:w="0" w:type="auto"/>
            <w:tcBorders>
              <w:top w:val="nil"/>
              <w:left w:val="nil"/>
              <w:bottom w:val="single" w:sz="4" w:space="0" w:color="auto"/>
              <w:right w:val="single" w:sz="4" w:space="0" w:color="auto"/>
            </w:tcBorders>
          </w:tcPr>
          <w:p w14:paraId="3E02A877" w14:textId="535CC4DE"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2</w:t>
            </w:r>
          </w:p>
        </w:tc>
        <w:tc>
          <w:tcPr>
            <w:tcW w:w="0" w:type="auto"/>
            <w:tcBorders>
              <w:top w:val="nil"/>
              <w:left w:val="nil"/>
              <w:bottom w:val="single" w:sz="4" w:space="0" w:color="auto"/>
              <w:right w:val="single" w:sz="4" w:space="0" w:color="auto"/>
            </w:tcBorders>
          </w:tcPr>
          <w:p w14:paraId="0705B98C" w14:textId="7F73FBDD"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1.5</w:t>
            </w:r>
          </w:p>
        </w:tc>
        <w:tc>
          <w:tcPr>
            <w:tcW w:w="0" w:type="auto"/>
            <w:tcBorders>
              <w:top w:val="nil"/>
              <w:left w:val="nil"/>
              <w:bottom w:val="single" w:sz="4" w:space="0" w:color="auto"/>
              <w:right w:val="single" w:sz="4" w:space="0" w:color="auto"/>
            </w:tcBorders>
          </w:tcPr>
          <w:p w14:paraId="01ABDAF3" w14:textId="4A7CE88A"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1.5</w:t>
            </w:r>
          </w:p>
        </w:tc>
        <w:tc>
          <w:tcPr>
            <w:tcW w:w="0" w:type="auto"/>
            <w:tcBorders>
              <w:top w:val="nil"/>
              <w:left w:val="nil"/>
              <w:bottom w:val="single" w:sz="4" w:space="0" w:color="auto"/>
              <w:right w:val="single" w:sz="4" w:space="0" w:color="auto"/>
            </w:tcBorders>
          </w:tcPr>
          <w:p w14:paraId="38FB3A66" w14:textId="3BEF7331"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2</w:t>
            </w:r>
          </w:p>
        </w:tc>
        <w:tc>
          <w:tcPr>
            <w:tcW w:w="0" w:type="auto"/>
            <w:tcBorders>
              <w:top w:val="nil"/>
              <w:left w:val="nil"/>
              <w:bottom w:val="single" w:sz="4" w:space="0" w:color="auto"/>
              <w:right w:val="single" w:sz="4" w:space="0" w:color="auto"/>
            </w:tcBorders>
          </w:tcPr>
          <w:p w14:paraId="18FC35A6" w14:textId="11148682"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8</w:t>
            </w:r>
          </w:p>
        </w:tc>
        <w:tc>
          <w:tcPr>
            <w:tcW w:w="0" w:type="auto"/>
            <w:tcBorders>
              <w:top w:val="nil"/>
              <w:left w:val="nil"/>
              <w:bottom w:val="single" w:sz="4" w:space="0" w:color="auto"/>
              <w:right w:val="single" w:sz="4" w:space="0" w:color="auto"/>
            </w:tcBorders>
          </w:tcPr>
          <w:p w14:paraId="1EA2DC93" w14:textId="483325FE"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10.5</w:t>
            </w:r>
          </w:p>
        </w:tc>
        <w:tc>
          <w:tcPr>
            <w:tcW w:w="0" w:type="auto"/>
            <w:gridSpan w:val="2"/>
            <w:tcBorders>
              <w:top w:val="nil"/>
              <w:left w:val="nil"/>
              <w:bottom w:val="single" w:sz="4" w:space="0" w:color="auto"/>
              <w:right w:val="single" w:sz="4" w:space="0" w:color="auto"/>
            </w:tcBorders>
          </w:tcPr>
          <w:p w14:paraId="68F4C0E0" w14:textId="2A3BF65C" w:rsidR="001B7D47" w:rsidRPr="00686776" w:rsidRDefault="001B7D47"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t>15</w:t>
            </w:r>
          </w:p>
        </w:tc>
      </w:tr>
      <w:tr w:rsidR="00656CCE" w:rsidRPr="00686776" w14:paraId="075399D2"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3D703898" w14:textId="77777777" w:rsidR="00656CCE" w:rsidRPr="00686776" w:rsidRDefault="00656CCE" w:rsidP="001D7D37">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537FC5C" w14:textId="77777777" w:rsidR="00656CCE" w:rsidRPr="00686776" w:rsidRDefault="00656CCE" w:rsidP="001D7D37">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1FD9006F" w14:textId="77777777" w:rsidR="00656CCE" w:rsidRPr="00686776" w:rsidRDefault="00656CCE" w:rsidP="001D7D37">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62F25FD7" w14:textId="77777777" w:rsidR="00656CCE" w:rsidRPr="00686776" w:rsidRDefault="00656CCE" w:rsidP="001D7D37">
            <w:pPr>
              <w:pStyle w:val="TAC"/>
              <w:rPr>
                <w:rFonts w:cs="Arial"/>
                <w:b/>
                <w:bCs/>
              </w:rPr>
            </w:pPr>
            <w:r w:rsidRPr="00686776">
              <w:rPr>
                <w:rFonts w:cs="Arial"/>
                <w:b/>
                <w:bCs/>
              </w:rPr>
              <w:t>9-11</w:t>
            </w:r>
          </w:p>
        </w:tc>
      </w:tr>
      <w:tr w:rsidR="00362FC4" w:rsidRPr="00686776" w14:paraId="17918DF7"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2D40B12E" w14:textId="4D7BA14A" w:rsidR="00362FC4" w:rsidRPr="00686776" w:rsidRDefault="00362FC4" w:rsidP="00362FC4">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25DA0BC7" w14:textId="05BFEEF2" w:rsidR="00362FC4" w:rsidRPr="00686776" w:rsidRDefault="00362FC4" w:rsidP="00686776">
            <w:pPr>
              <w:pStyle w:val="TAC"/>
              <w:overflowPunct w:val="0"/>
              <w:autoSpaceDE w:val="0"/>
              <w:autoSpaceDN w:val="0"/>
              <w:adjustRightInd w:val="0"/>
              <w:textAlignment w:val="baseline"/>
            </w:pPr>
            <w:r w:rsidRPr="00686776">
              <w:t>≤</w:t>
            </w:r>
            <w:r w:rsidR="00FF18B9" w:rsidRPr="00686776">
              <w:t xml:space="preserve"> </w:t>
            </w:r>
            <w:r w:rsidRPr="00686776">
              <w:t>11</w:t>
            </w:r>
          </w:p>
        </w:tc>
        <w:tc>
          <w:tcPr>
            <w:tcW w:w="0" w:type="auto"/>
            <w:gridSpan w:val="4"/>
            <w:tcBorders>
              <w:top w:val="nil"/>
              <w:left w:val="nil"/>
              <w:bottom w:val="single" w:sz="4" w:space="0" w:color="auto"/>
              <w:right w:val="single" w:sz="4" w:space="0" w:color="auto"/>
            </w:tcBorders>
            <w:noWrap/>
            <w:vAlign w:val="bottom"/>
            <w:hideMark/>
          </w:tcPr>
          <w:p w14:paraId="39029182" w14:textId="31EFC33F" w:rsidR="00362FC4" w:rsidRPr="00686776" w:rsidRDefault="00362FC4" w:rsidP="00686776">
            <w:pPr>
              <w:pStyle w:val="TAC"/>
              <w:overflowPunct w:val="0"/>
              <w:autoSpaceDE w:val="0"/>
              <w:autoSpaceDN w:val="0"/>
              <w:adjustRightInd w:val="0"/>
              <w:textAlignment w:val="baseline"/>
            </w:pPr>
            <w:r w:rsidRPr="00686776">
              <w:t>≤</w:t>
            </w:r>
            <w:r w:rsidR="00FF18B9" w:rsidRPr="00686776">
              <w:t xml:space="preserve"> </w:t>
            </w:r>
            <w:r w:rsidR="00D32DB8" w:rsidRPr="00686776">
              <w:rPr>
                <w:lang w:val="en-US"/>
              </w:rPr>
              <w:t>3</w:t>
            </w:r>
            <w:r w:rsidRPr="00686776">
              <w:t>.5</w:t>
            </w:r>
          </w:p>
        </w:tc>
        <w:tc>
          <w:tcPr>
            <w:tcW w:w="0" w:type="auto"/>
            <w:gridSpan w:val="4"/>
            <w:tcBorders>
              <w:top w:val="nil"/>
              <w:left w:val="nil"/>
              <w:bottom w:val="single" w:sz="4" w:space="0" w:color="auto"/>
              <w:right w:val="single" w:sz="4" w:space="0" w:color="auto"/>
            </w:tcBorders>
            <w:noWrap/>
            <w:vAlign w:val="bottom"/>
            <w:hideMark/>
          </w:tcPr>
          <w:p w14:paraId="3294F541" w14:textId="15302A94" w:rsidR="00362FC4" w:rsidRPr="00686776" w:rsidRDefault="00362FC4" w:rsidP="00686776">
            <w:pPr>
              <w:pStyle w:val="TAC"/>
              <w:overflowPunct w:val="0"/>
              <w:autoSpaceDE w:val="0"/>
              <w:autoSpaceDN w:val="0"/>
              <w:adjustRightInd w:val="0"/>
              <w:textAlignment w:val="baseline"/>
            </w:pPr>
            <w:r w:rsidRPr="00686776">
              <w:t>≤</w:t>
            </w:r>
            <w:r w:rsidR="00FF18B9" w:rsidRPr="00686776">
              <w:t xml:space="preserve"> </w:t>
            </w:r>
            <w:r w:rsidRPr="00686776">
              <w:t>11</w:t>
            </w:r>
          </w:p>
        </w:tc>
      </w:tr>
      <w:tr w:rsidR="00656CCE" w:rsidRPr="00686776" w14:paraId="54FFF97A"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45FFFDEB" w14:textId="77777777" w:rsidR="00656CCE" w:rsidRPr="00686776" w:rsidRDefault="00656CCE" w:rsidP="001D7D37">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8BCFB43" w14:textId="77777777" w:rsidR="00656CCE" w:rsidRPr="00686776" w:rsidRDefault="00656CCE" w:rsidP="001D7D37">
            <w:pPr>
              <w:pStyle w:val="TAC"/>
              <w:rPr>
                <w:rFonts w:cs="Arial"/>
                <w:b/>
                <w:bCs/>
              </w:rPr>
            </w:pPr>
            <w:r w:rsidRPr="00686776">
              <w:rPr>
                <w:rFonts w:cs="Arial"/>
                <w:b/>
                <w:bCs/>
              </w:rPr>
              <w:t>0-5 and 6-11</w:t>
            </w:r>
          </w:p>
        </w:tc>
      </w:tr>
      <w:tr w:rsidR="008D13D1" w:rsidRPr="00686776" w14:paraId="7860A96D"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7B12A9BD" w14:textId="3CE492CF" w:rsidR="008D13D1" w:rsidRPr="00686776" w:rsidRDefault="008D13D1" w:rsidP="008D13D1">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1606B17F" w14:textId="0DD8A299" w:rsidR="008D13D1" w:rsidRPr="00686776" w:rsidRDefault="008D13D1" w:rsidP="00686776">
            <w:pPr>
              <w:pStyle w:val="TAC"/>
              <w:overflowPunct w:val="0"/>
              <w:autoSpaceDE w:val="0"/>
              <w:autoSpaceDN w:val="0"/>
              <w:adjustRightInd w:val="0"/>
              <w:textAlignment w:val="baseline"/>
              <w:rPr>
                <w:bCs/>
              </w:rPr>
            </w:pPr>
            <w:r w:rsidRPr="00686776">
              <w:rPr>
                <w:rFonts w:hint="eastAsia"/>
              </w:rPr>
              <w:t>≤</w:t>
            </w:r>
            <w:r w:rsidRPr="00686776">
              <w:t xml:space="preserve">  </w:t>
            </w:r>
            <w:r w:rsidR="00F757AE" w:rsidRPr="00686776">
              <w:t xml:space="preserve"> 8.5 </w:t>
            </w:r>
          </w:p>
        </w:tc>
        <w:tc>
          <w:tcPr>
            <w:tcW w:w="0" w:type="auto"/>
            <w:gridSpan w:val="6"/>
            <w:tcBorders>
              <w:top w:val="single" w:sz="4" w:space="0" w:color="auto"/>
              <w:left w:val="nil"/>
              <w:bottom w:val="single" w:sz="4" w:space="0" w:color="auto"/>
              <w:right w:val="single" w:sz="4" w:space="0" w:color="auto"/>
            </w:tcBorders>
            <w:noWrap/>
            <w:hideMark/>
          </w:tcPr>
          <w:p w14:paraId="6CA409E9" w14:textId="3F4447E0" w:rsidR="00F757AE" w:rsidRPr="00686776" w:rsidRDefault="008D13D1" w:rsidP="00686776">
            <w:pPr>
              <w:pStyle w:val="TAC"/>
              <w:overflowPunct w:val="0"/>
              <w:autoSpaceDE w:val="0"/>
              <w:autoSpaceDN w:val="0"/>
              <w:adjustRightInd w:val="0"/>
              <w:textAlignment w:val="baseline"/>
              <w:rPr>
                <w:bCs/>
              </w:rPr>
            </w:pPr>
            <w:proofErr w:type="gramStart"/>
            <w:r w:rsidRPr="00686776">
              <w:rPr>
                <w:rFonts w:hint="eastAsia"/>
              </w:rPr>
              <w:t>≤</w:t>
            </w:r>
            <w:r w:rsidRPr="00686776">
              <w:t xml:space="preserve">  </w:t>
            </w:r>
            <w:r w:rsidR="00F757AE" w:rsidRPr="00686776">
              <w:t>8.5</w:t>
            </w:r>
            <w:proofErr w:type="gramEnd"/>
          </w:p>
          <w:p w14:paraId="19D4161A" w14:textId="65F36B30" w:rsidR="008D13D1" w:rsidRPr="00686776" w:rsidRDefault="008D13D1" w:rsidP="00686776">
            <w:pPr>
              <w:pStyle w:val="TAC"/>
              <w:overflowPunct w:val="0"/>
              <w:autoSpaceDE w:val="0"/>
              <w:autoSpaceDN w:val="0"/>
              <w:adjustRightInd w:val="0"/>
              <w:textAlignment w:val="baseline"/>
            </w:pPr>
          </w:p>
        </w:tc>
      </w:tr>
      <w:tr w:rsidR="00656CCE" w:rsidRPr="00686776" w14:paraId="4920D02A" w14:textId="77777777" w:rsidTr="00686776">
        <w:trPr>
          <w:jc w:val="center"/>
        </w:trPr>
        <w:tc>
          <w:tcPr>
            <w:tcW w:w="0" w:type="auto"/>
            <w:tcBorders>
              <w:top w:val="nil"/>
              <w:left w:val="single" w:sz="4" w:space="0" w:color="auto"/>
              <w:bottom w:val="single" w:sz="4" w:space="0" w:color="auto"/>
              <w:right w:val="single" w:sz="4" w:space="0" w:color="auto"/>
            </w:tcBorders>
            <w:vAlign w:val="center"/>
            <w:hideMark/>
          </w:tcPr>
          <w:p w14:paraId="2F50AD77" w14:textId="77777777" w:rsidR="00656CCE" w:rsidRPr="00686776" w:rsidRDefault="00656CCE" w:rsidP="001D7D37">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51B733D" w14:textId="77777777" w:rsidR="00656CCE" w:rsidRPr="00686776" w:rsidRDefault="00656CCE" w:rsidP="001D7D37">
            <w:pPr>
              <w:pStyle w:val="TAC"/>
              <w:rPr>
                <w:rFonts w:cs="Arial"/>
                <w:b/>
                <w:bCs/>
              </w:rPr>
            </w:pPr>
            <w:r w:rsidRPr="00686776">
              <w:rPr>
                <w:rFonts w:cs="Arial"/>
                <w:b/>
                <w:bCs/>
              </w:rPr>
              <w:t>0-11</w:t>
            </w:r>
          </w:p>
        </w:tc>
      </w:tr>
      <w:tr w:rsidR="00656CCE" w14:paraId="2823C2D0" w14:textId="77777777" w:rsidTr="00686776">
        <w:trPr>
          <w:jc w:val="center"/>
        </w:trPr>
        <w:tc>
          <w:tcPr>
            <w:tcW w:w="0" w:type="auto"/>
            <w:tcBorders>
              <w:top w:val="nil"/>
              <w:left w:val="single" w:sz="4" w:space="0" w:color="auto"/>
              <w:bottom w:val="single" w:sz="4" w:space="0" w:color="auto"/>
              <w:right w:val="single" w:sz="4" w:space="0" w:color="auto"/>
            </w:tcBorders>
            <w:noWrap/>
            <w:vAlign w:val="center"/>
            <w:hideMark/>
          </w:tcPr>
          <w:p w14:paraId="0ADEAF68" w14:textId="793F42FA" w:rsidR="00656CCE" w:rsidRPr="00686776" w:rsidRDefault="00656CCE" w:rsidP="001D7D37">
            <w:pPr>
              <w:pStyle w:val="TAH"/>
              <w:rPr>
                <w:rFonts w:ascii="Calibri" w:hAnsi="Calibri" w:cs="Arial"/>
                <w:sz w:val="22"/>
              </w:rPr>
            </w:pPr>
            <w:r w:rsidRPr="00686776">
              <w:rPr>
                <w:rFonts w:cs="Arial"/>
              </w:rPr>
              <w:t>A-MPR</w:t>
            </w:r>
            <w:r w:rsidR="00006D76" w:rsidRPr="00686776">
              <w:rPr>
                <w:rFonts w:cs="Arial"/>
              </w:rPr>
              <w:t xml:space="preserve"> (dB)</w:t>
            </w:r>
          </w:p>
        </w:tc>
        <w:tc>
          <w:tcPr>
            <w:tcW w:w="0" w:type="auto"/>
            <w:gridSpan w:val="12"/>
            <w:tcBorders>
              <w:top w:val="single" w:sz="4" w:space="0" w:color="auto"/>
              <w:left w:val="nil"/>
              <w:bottom w:val="single" w:sz="4" w:space="0" w:color="auto"/>
              <w:right w:val="single" w:sz="4" w:space="0" w:color="auto"/>
            </w:tcBorders>
            <w:noWrap/>
            <w:vAlign w:val="center"/>
            <w:hideMark/>
          </w:tcPr>
          <w:p w14:paraId="1BFBDB96" w14:textId="04D4384D" w:rsidR="00656CCE" w:rsidRDefault="008D13D1" w:rsidP="00686776">
            <w:pPr>
              <w:pStyle w:val="TAC"/>
              <w:overflowPunct w:val="0"/>
              <w:autoSpaceDE w:val="0"/>
              <w:autoSpaceDN w:val="0"/>
              <w:adjustRightInd w:val="0"/>
              <w:textAlignment w:val="baseline"/>
              <w:rPr>
                <w:rFonts w:cs="Arial"/>
              </w:rPr>
            </w:pPr>
            <w:r w:rsidRPr="00686776">
              <w:rPr>
                <w:rStyle w:val="Strong"/>
                <w:rFonts w:eastAsia="Yu Mincho" w:hint="eastAsia"/>
                <w:b w:val="0"/>
              </w:rPr>
              <w:t>≤</w:t>
            </w:r>
            <w:r w:rsidRPr="00686776">
              <w:rPr>
                <w:rStyle w:val="Strong"/>
                <w:rFonts w:eastAsia="Yu Mincho"/>
                <w:b w:val="0"/>
              </w:rPr>
              <w:t xml:space="preserve"> 4.5</w:t>
            </w:r>
          </w:p>
        </w:tc>
      </w:tr>
    </w:tbl>
    <w:p w14:paraId="11E350B5" w14:textId="77777777" w:rsidR="00D75557" w:rsidRDefault="00D75557" w:rsidP="00463E12">
      <w:pPr>
        <w:spacing w:after="120"/>
        <w:rPr>
          <w:iCs/>
          <w:color w:val="000000" w:themeColor="text1"/>
          <w:lang w:eastAsia="zh-CN"/>
        </w:rPr>
      </w:pPr>
    </w:p>
    <w:p w14:paraId="18C089DF" w14:textId="07555326" w:rsidR="00400C76" w:rsidRPr="007B2561" w:rsidRDefault="00400C76" w:rsidP="00400C76">
      <w:pPr>
        <w:pStyle w:val="Heading4"/>
        <w:spacing w:before="0" w:after="60"/>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 xml:space="preserve">Issue 1-2: </w:t>
      </w:r>
      <w:r w:rsidRPr="007B2561">
        <w:rPr>
          <w:rFonts w:ascii="Times New Roman" w:hAnsi="Times New Roman"/>
          <w:b/>
          <w:color w:val="0070C0"/>
          <w:sz w:val="20"/>
          <w:u w:val="single"/>
          <w:lang w:val="en-US" w:eastAsia="ko-KR"/>
        </w:rPr>
        <w:t xml:space="preserve">A-MPR values </w:t>
      </w:r>
      <w:r>
        <w:rPr>
          <w:rFonts w:ascii="Times New Roman" w:hAnsi="Times New Roman"/>
          <w:b/>
          <w:color w:val="0070C0"/>
          <w:sz w:val="20"/>
          <w:u w:val="single"/>
          <w:lang w:val="en-US" w:eastAsia="ko-KR"/>
        </w:rPr>
        <w:t>of</w:t>
      </w:r>
      <w:r w:rsidRPr="007B2561">
        <w:rPr>
          <w:rFonts w:ascii="Times New Roman" w:hAnsi="Times New Roman"/>
          <w:b/>
          <w:color w:val="0070C0"/>
          <w:sz w:val="20"/>
          <w:u w:val="single"/>
          <w:lang w:val="en-US" w:eastAsia="ko-KR"/>
        </w:rPr>
        <w:t xml:space="preserve"> NS_04</w:t>
      </w:r>
      <w:r w:rsidR="00191EBF">
        <w:rPr>
          <w:rFonts w:ascii="Times New Roman" w:hAnsi="Times New Roman"/>
          <w:b/>
          <w:color w:val="0070C0"/>
          <w:sz w:val="20"/>
          <w:u w:val="single"/>
          <w:lang w:val="en-US" w:eastAsia="ko-KR"/>
        </w:rPr>
        <w:t>N</w:t>
      </w:r>
      <w:r w:rsidRPr="007B2561">
        <w:rPr>
          <w:rFonts w:ascii="Times New Roman" w:hAnsi="Times New Roman"/>
          <w:b/>
          <w:color w:val="0070C0"/>
          <w:sz w:val="20"/>
          <w:u w:val="single"/>
          <w:lang w:val="en-US" w:eastAsia="ko-KR"/>
        </w:rPr>
        <w:t xml:space="preserve"> and NS_05</w:t>
      </w:r>
      <w:r w:rsidR="00191EBF">
        <w:rPr>
          <w:rFonts w:ascii="Times New Roman" w:hAnsi="Times New Roman"/>
          <w:b/>
          <w:color w:val="0070C0"/>
          <w:sz w:val="20"/>
          <w:u w:val="single"/>
          <w:lang w:val="en-US" w:eastAsia="ko-KR"/>
        </w:rPr>
        <w:t>N</w:t>
      </w:r>
      <w:r>
        <w:rPr>
          <w:rFonts w:ascii="Times New Roman" w:hAnsi="Times New Roman"/>
          <w:b/>
          <w:color w:val="0070C0"/>
          <w:sz w:val="20"/>
          <w:u w:val="single"/>
          <w:lang w:val="en-US" w:eastAsia="ko-KR"/>
        </w:rPr>
        <w:t xml:space="preserve"> for b254 with 3.75 kHz SCS</w:t>
      </w:r>
    </w:p>
    <w:p w14:paraId="0F8D8295" w14:textId="1DFE12D0" w:rsidR="008D13D1" w:rsidRPr="00686776" w:rsidRDefault="00D75557" w:rsidP="00686776">
      <w:pPr>
        <w:rPr>
          <w:lang w:val="en-US" w:eastAsia="ko-KR"/>
        </w:rPr>
      </w:pPr>
      <w:r>
        <w:rPr>
          <w:lang w:val="en-US" w:eastAsia="ko-KR"/>
        </w:rPr>
        <w:t>It is agreed to adopt the following A-MPR values</w:t>
      </w:r>
      <w:r w:rsidR="005F186B">
        <w:rPr>
          <w:lang w:val="en-US" w:eastAsia="ko-KR"/>
        </w:rPr>
        <w:t>:</w:t>
      </w:r>
    </w:p>
    <w:p w14:paraId="1764B18B" w14:textId="2D8C7A03" w:rsidR="00FD2133" w:rsidRPr="00686776" w:rsidRDefault="00FD2133" w:rsidP="00686776">
      <w:pPr>
        <w:pStyle w:val="TH"/>
        <w:rPr>
          <w:lang w:val="en-US"/>
        </w:rPr>
      </w:pPr>
      <w:r w:rsidRPr="00686776">
        <w:rPr>
          <w:lang w:val="en-US"/>
        </w:rPr>
        <w:t>Table</w:t>
      </w:r>
      <w:r w:rsidR="00F91BFF">
        <w:rPr>
          <w:lang w:val="en-US"/>
        </w:rPr>
        <w:tab/>
      </w:r>
      <w:r w:rsidR="00F91BFF">
        <w:rPr>
          <w:lang w:val="en-US" w:eastAsia="zh-TW"/>
        </w:rPr>
        <w:t>1-2-1</w:t>
      </w:r>
      <w:r w:rsidRPr="00686776">
        <w:rPr>
          <w:lang w:val="en-US"/>
        </w:rPr>
        <w:t xml:space="preserve"> A-MPR for NS_04N</w:t>
      </w:r>
      <w:r w:rsidR="00C41C1F">
        <w:rPr>
          <w:lang w:val="en-US"/>
        </w:rPr>
        <w:t xml:space="preserve"> with</w:t>
      </w:r>
      <w:r w:rsidRPr="00686776">
        <w:rPr>
          <w:lang w:val="en-US"/>
        </w:rPr>
        <w:t xml:space="preserve"> 3.75 kHz </w:t>
      </w:r>
      <w:r w:rsidR="00C41C1F">
        <w:rPr>
          <w:lang w:val="en-US"/>
        </w:rPr>
        <w:t>SCS</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FD2133" w14:paraId="479080D8" w14:textId="77777777" w:rsidTr="0068677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FBF21F" w14:textId="77777777" w:rsidR="00FD2133" w:rsidRDefault="00FD2133" w:rsidP="00686776">
            <w:pPr>
              <w:pStyle w:val="TAH"/>
              <w:rPr>
                <w:bCs/>
                <w:lang w:val="en-US"/>
              </w:rPr>
            </w:pPr>
            <w: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453D2" w14:textId="77777777" w:rsidR="00FD2133" w:rsidRDefault="00FD2133" w:rsidP="00686776">
            <w:pPr>
              <w:pStyle w:val="TAH"/>
              <w:rPr>
                <w:bCs/>
                <w:lang w:val="en-US"/>
              </w:rPr>
            </w:pPr>
            <w:r>
              <w:t>QPSK</w:t>
            </w:r>
          </w:p>
        </w:tc>
      </w:tr>
      <w:tr w:rsidR="007D02D8" w14:paraId="3B2F56C2" w14:textId="77777777" w:rsidTr="0068677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BCB58" w14:textId="77777777" w:rsidR="00FD2133" w:rsidRDefault="00FD2133" w:rsidP="00686776">
            <w:pPr>
              <w:pStyle w:val="TAH"/>
              <w:rPr>
                <w:bCs/>
                <w:lang w:val="en-US"/>
              </w:rPr>
            </w:pPr>
            <w:r w:rsidRPr="00686776">
              <w:rPr>
                <w:lang w:val="en-US"/>
              </w:rPr>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49F86" w14:textId="77777777" w:rsidR="00FD2133" w:rsidRDefault="00FD2133" w:rsidP="00686776">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88A621" w14:textId="77777777" w:rsidR="00FD2133" w:rsidRDefault="00FD2133" w:rsidP="00686776">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5A20A6" w14:textId="77777777" w:rsidR="00FD2133" w:rsidRDefault="00FD2133" w:rsidP="00686776">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33FEC" w14:textId="77777777" w:rsidR="00FD2133" w:rsidRDefault="00FD2133" w:rsidP="00686776">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D7FC61" w14:textId="77777777" w:rsidR="00FD2133" w:rsidRDefault="00FD2133" w:rsidP="00686776">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F9DF31" w14:textId="77777777" w:rsidR="00FD2133" w:rsidRDefault="00FD2133" w:rsidP="00686776">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43F5B" w14:textId="77777777" w:rsidR="00FD2133" w:rsidRDefault="00FD2133" w:rsidP="00686776">
            <w:pPr>
              <w:pStyle w:val="TAH"/>
              <w:rPr>
                <w:bCs/>
                <w:lang w:val="en-US"/>
              </w:rPr>
            </w:pPr>
            <w:r>
              <w:t>45-47</w:t>
            </w:r>
          </w:p>
        </w:tc>
      </w:tr>
      <w:tr w:rsidR="006073C5" w14:paraId="5FD345FB" w14:textId="77777777" w:rsidTr="0068677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01C02" w14:textId="77777777" w:rsidR="006073C5" w:rsidRDefault="006073C5" w:rsidP="00686776">
            <w:pPr>
              <w:pStyle w:val="TAH"/>
              <w:rPr>
                <w:bCs/>
                <w:lang w:val="en-US"/>
              </w:rPr>
            </w:pPr>
            <w:r>
              <w:rPr>
                <w:lang w:val="en-US"/>
              </w:rPr>
              <w:t>A-MPR</w:t>
            </w:r>
            <w:r>
              <w:rPr>
                <w:b w:val="0"/>
                <w:bCs/>
                <w:lang w:val="en-US"/>
              </w:rPr>
              <w:t xml:space="preserve"> </w:t>
            </w:r>
            <w:r>
              <w:rPr>
                <w:b w:val="0"/>
                <w:bCs/>
              </w:rPr>
              <w:t>(dB)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DF2FCD" w14:textId="76165658"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9925B" w14:textId="7C7D2C21"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B08074" w14:textId="4862E2F3"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3CC25A" w14:textId="072B0E31"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F8B2DC" w14:textId="41CCF7C7"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F29CA7" w14:textId="13A57132"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70A0BD" w14:textId="61841962" w:rsidR="006073C5" w:rsidRPr="00686776" w:rsidRDefault="006073C5"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10.5</w:t>
            </w:r>
          </w:p>
        </w:tc>
      </w:tr>
    </w:tbl>
    <w:p w14:paraId="78E40A3C" w14:textId="77777777" w:rsidR="00FD2133" w:rsidRDefault="00FD2133" w:rsidP="00463E12">
      <w:pPr>
        <w:spacing w:after="120"/>
        <w:rPr>
          <w:iCs/>
          <w:color w:val="000000" w:themeColor="text1"/>
          <w:lang w:eastAsia="zh-CN"/>
        </w:rPr>
      </w:pPr>
    </w:p>
    <w:p w14:paraId="58E8FC8F" w14:textId="2B180AF3" w:rsidR="00894646" w:rsidRPr="00686776" w:rsidRDefault="00894646" w:rsidP="00686776">
      <w:pPr>
        <w:pStyle w:val="TH"/>
        <w:rPr>
          <w:lang w:val="en-US"/>
        </w:rPr>
      </w:pPr>
      <w:r w:rsidRPr="00686776">
        <w:rPr>
          <w:lang w:val="en-US"/>
        </w:rPr>
        <w:t>Table</w:t>
      </w:r>
      <w:r w:rsidR="00F91BFF">
        <w:rPr>
          <w:lang w:val="en-US"/>
        </w:rPr>
        <w:tab/>
      </w:r>
      <w:r w:rsidR="00F91BFF">
        <w:rPr>
          <w:lang w:val="en-US" w:eastAsia="zh-TW"/>
        </w:rPr>
        <w:t xml:space="preserve">1-2-2 </w:t>
      </w:r>
      <w:r w:rsidRPr="00686776">
        <w:rPr>
          <w:lang w:val="en-US"/>
        </w:rPr>
        <w:t>A-MPR for NS_05N</w:t>
      </w:r>
      <w:r w:rsidR="005A4404">
        <w:rPr>
          <w:lang w:val="en-US"/>
        </w:rPr>
        <w:t xml:space="preserve"> with</w:t>
      </w:r>
      <w:r w:rsidRPr="00686776">
        <w:rPr>
          <w:lang w:val="en-US"/>
        </w:rPr>
        <w:t xml:space="preserve"> 3.75 kHz SCS </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894646" w14:paraId="45D33ACC" w14:textId="77777777" w:rsidTr="0068677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2DEC49" w14:textId="77777777" w:rsidR="00894646" w:rsidRDefault="00894646" w:rsidP="00686776">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CEB3C3" w14:textId="77777777" w:rsidR="00894646" w:rsidRDefault="00894646" w:rsidP="00686776">
            <w:pPr>
              <w:pStyle w:val="TAH"/>
              <w:rPr>
                <w:lang w:val="en-US"/>
              </w:rPr>
            </w:pPr>
            <w:r>
              <w:t>QPSK</w:t>
            </w:r>
          </w:p>
        </w:tc>
      </w:tr>
      <w:tr w:rsidR="007D02D8" w14:paraId="503E4D6B" w14:textId="77777777" w:rsidTr="0068677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8380B8" w14:textId="77777777" w:rsidR="00894646" w:rsidRDefault="00894646" w:rsidP="00686776">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EE0029" w14:textId="77777777" w:rsidR="00894646" w:rsidRDefault="00894646" w:rsidP="00686776">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8925A0" w14:textId="77777777" w:rsidR="00894646" w:rsidRDefault="00894646" w:rsidP="00686776">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7520FF" w14:textId="77777777" w:rsidR="00894646" w:rsidRDefault="00894646" w:rsidP="00686776">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7FC77B" w14:textId="77777777" w:rsidR="00894646" w:rsidRDefault="00894646" w:rsidP="00686776">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14824A" w14:textId="77777777" w:rsidR="00894646" w:rsidRDefault="00894646" w:rsidP="00686776">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72B1A" w14:textId="77777777" w:rsidR="00894646" w:rsidRDefault="00894646" w:rsidP="00686776">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9D2C3C" w14:textId="77777777" w:rsidR="00894646" w:rsidRDefault="00894646" w:rsidP="00686776">
            <w:pPr>
              <w:pStyle w:val="TAH"/>
              <w:rPr>
                <w:lang w:val="en-US"/>
              </w:rPr>
            </w:pPr>
            <w:r>
              <w:t>45-47</w:t>
            </w:r>
          </w:p>
        </w:tc>
      </w:tr>
      <w:tr w:rsidR="007D02D8" w14:paraId="1E459063" w14:textId="77777777" w:rsidTr="0068677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BA2A3B" w14:textId="77777777" w:rsidR="007D02D8" w:rsidRDefault="007D02D8" w:rsidP="007D02D8">
            <w:pPr>
              <w:spacing w:after="120"/>
              <w:jc w:val="center"/>
              <w:rPr>
                <w:b/>
                <w:lang w:val="en-US"/>
              </w:rPr>
            </w:pPr>
            <w:r>
              <w:rPr>
                <w:b/>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F2D394" w14:textId="68F8C64C"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ABACCF" w14:textId="31A1E40C"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114515" w14:textId="6F3898B1"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42632" w14:textId="7AC3EF6E"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b w:val="0"/>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8A37C2" w14:textId="791458A4"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8A0762" w14:textId="743700E4"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4A28BF" w14:textId="6E34279A" w:rsidR="007D02D8" w:rsidRPr="00686776" w:rsidRDefault="007D02D8" w:rsidP="00686776">
            <w:pPr>
              <w:pStyle w:val="TAC"/>
              <w:overflowPunct w:val="0"/>
              <w:autoSpaceDE w:val="0"/>
              <w:autoSpaceDN w:val="0"/>
              <w:adjustRightInd w:val="0"/>
              <w:textAlignment w:val="baseline"/>
              <w:rPr>
                <w:rStyle w:val="Strong"/>
                <w:rFonts w:eastAsia="Yu Mincho"/>
                <w:b w:val="0"/>
              </w:rPr>
            </w:pPr>
            <w:r w:rsidRPr="00686776">
              <w:rPr>
                <w:rStyle w:val="Strong"/>
                <w:rFonts w:eastAsia="Yu Mincho" w:hint="eastAsia"/>
                <w:b w:val="0"/>
              </w:rPr>
              <w:t>≤</w:t>
            </w:r>
            <w:r w:rsidRPr="00686776">
              <w:rPr>
                <w:rStyle w:val="Strong"/>
                <w:rFonts w:eastAsia="Yu Mincho"/>
                <w:b w:val="0"/>
              </w:rPr>
              <w:t xml:space="preserve"> 1</w:t>
            </w:r>
            <w:r w:rsidR="00E87EA3">
              <w:rPr>
                <w:rStyle w:val="Strong"/>
                <w:rFonts w:eastAsia="Yu Mincho"/>
                <w:b w:val="0"/>
              </w:rPr>
              <w:t>3</w:t>
            </w:r>
            <w:r w:rsidRPr="00686776">
              <w:rPr>
                <w:rStyle w:val="Strong"/>
                <w:rFonts w:eastAsia="Yu Mincho"/>
                <w:b w:val="0"/>
              </w:rPr>
              <w:t>.5</w:t>
            </w:r>
          </w:p>
        </w:tc>
      </w:tr>
    </w:tbl>
    <w:p w14:paraId="5AF4DEB5" w14:textId="77777777" w:rsidR="00894646" w:rsidRDefault="00894646" w:rsidP="00894646">
      <w:pPr>
        <w:rPr>
          <w:lang w:eastAsia="zh-TW"/>
        </w:rPr>
      </w:pPr>
    </w:p>
    <w:p w14:paraId="4550BA9B" w14:textId="69862542" w:rsidR="00B3039E" w:rsidRPr="00686776" w:rsidRDefault="0024270B" w:rsidP="00686776">
      <w:pPr>
        <w:pStyle w:val="Heading4"/>
        <w:spacing w:before="0" w:after="60"/>
        <w:rPr>
          <w:b/>
          <w:color w:val="0070C0"/>
          <w:u w:val="single"/>
          <w:lang w:val="en-US" w:eastAsia="ko-KR"/>
        </w:rPr>
      </w:pPr>
      <w:r>
        <w:rPr>
          <w:rFonts w:ascii="Times New Roman" w:hAnsi="Times New Roman"/>
          <w:b/>
          <w:color w:val="0070C0"/>
          <w:sz w:val="20"/>
          <w:u w:val="single"/>
          <w:lang w:val="en-US" w:eastAsia="ko-KR"/>
        </w:rPr>
        <w:t xml:space="preserve">Issue 1-3: </w:t>
      </w:r>
      <w:r w:rsidRPr="007B2561">
        <w:rPr>
          <w:rFonts w:ascii="Times New Roman" w:hAnsi="Times New Roman"/>
          <w:b/>
          <w:color w:val="0070C0"/>
          <w:sz w:val="20"/>
          <w:u w:val="single"/>
          <w:lang w:val="en-US" w:eastAsia="ko-KR"/>
        </w:rPr>
        <w:t xml:space="preserve">A-MPR values </w:t>
      </w:r>
      <w:r>
        <w:rPr>
          <w:rFonts w:ascii="Times New Roman" w:hAnsi="Times New Roman"/>
          <w:b/>
          <w:color w:val="0070C0"/>
          <w:sz w:val="20"/>
          <w:u w:val="single"/>
          <w:lang w:val="en-US" w:eastAsia="ko-KR"/>
        </w:rPr>
        <w:t>of</w:t>
      </w:r>
      <w:r w:rsidRPr="007B2561">
        <w:rPr>
          <w:rFonts w:ascii="Times New Roman" w:hAnsi="Times New Roman"/>
          <w:b/>
          <w:color w:val="0070C0"/>
          <w:sz w:val="20"/>
          <w:u w:val="single"/>
          <w:lang w:val="en-US" w:eastAsia="ko-KR"/>
        </w:rPr>
        <w:t xml:space="preserve"> NS_</w:t>
      </w:r>
      <w:r w:rsidR="00717029">
        <w:rPr>
          <w:rFonts w:ascii="Times New Roman" w:hAnsi="Times New Roman"/>
          <w:b/>
          <w:color w:val="0070C0"/>
          <w:sz w:val="20"/>
          <w:u w:val="single"/>
          <w:lang w:val="en-US" w:eastAsia="ko-KR"/>
        </w:rPr>
        <w:t>11</w:t>
      </w:r>
      <w:r w:rsidR="00191EBF">
        <w:rPr>
          <w:rFonts w:ascii="Times New Roman" w:hAnsi="Times New Roman"/>
          <w:b/>
          <w:color w:val="0070C0"/>
          <w:sz w:val="20"/>
          <w:u w:val="single"/>
          <w:lang w:val="en-US" w:eastAsia="ko-KR"/>
        </w:rPr>
        <w:t>N</w:t>
      </w:r>
      <w:r w:rsidRPr="007B2561">
        <w:rPr>
          <w:rFonts w:ascii="Times New Roman" w:hAnsi="Times New Roman"/>
          <w:b/>
          <w:color w:val="0070C0"/>
          <w:sz w:val="20"/>
          <w:u w:val="single"/>
          <w:lang w:val="en-US" w:eastAsia="ko-KR"/>
        </w:rPr>
        <w:t xml:space="preserve"> and NS_</w:t>
      </w:r>
      <w:r w:rsidR="00717029">
        <w:rPr>
          <w:rFonts w:ascii="Times New Roman" w:hAnsi="Times New Roman"/>
          <w:b/>
          <w:color w:val="0070C0"/>
          <w:sz w:val="20"/>
          <w:u w:val="single"/>
          <w:lang w:val="en-US" w:eastAsia="ko-KR"/>
        </w:rPr>
        <w:t>12</w:t>
      </w:r>
      <w:r w:rsidR="00191EBF">
        <w:rPr>
          <w:rFonts w:ascii="Times New Roman" w:hAnsi="Times New Roman"/>
          <w:b/>
          <w:color w:val="0070C0"/>
          <w:sz w:val="20"/>
          <w:u w:val="single"/>
          <w:lang w:val="en-US" w:eastAsia="ko-KR"/>
        </w:rPr>
        <w:t>N</w:t>
      </w:r>
      <w:r>
        <w:rPr>
          <w:rFonts w:ascii="Times New Roman" w:hAnsi="Times New Roman"/>
          <w:b/>
          <w:color w:val="0070C0"/>
          <w:sz w:val="20"/>
          <w:u w:val="single"/>
          <w:lang w:val="en-US" w:eastAsia="ko-KR"/>
        </w:rPr>
        <w:t xml:space="preserve"> for b254 with </w:t>
      </w:r>
      <w:r w:rsidR="00717029">
        <w:rPr>
          <w:rFonts w:ascii="Times New Roman" w:hAnsi="Times New Roman"/>
          <w:b/>
          <w:color w:val="0070C0"/>
          <w:sz w:val="20"/>
          <w:u w:val="single"/>
          <w:lang w:val="en-US" w:eastAsia="ko-KR"/>
        </w:rPr>
        <w:t>15</w:t>
      </w:r>
      <w:r>
        <w:rPr>
          <w:rFonts w:ascii="Times New Roman" w:hAnsi="Times New Roman"/>
          <w:b/>
          <w:color w:val="0070C0"/>
          <w:sz w:val="20"/>
          <w:u w:val="single"/>
          <w:lang w:val="en-US" w:eastAsia="ko-KR"/>
        </w:rPr>
        <w:t xml:space="preserve"> kHz</w:t>
      </w:r>
      <w:r w:rsidR="0017280A">
        <w:rPr>
          <w:rFonts w:ascii="Times New Roman" w:hAnsi="Times New Roman"/>
          <w:b/>
          <w:color w:val="0070C0"/>
          <w:sz w:val="20"/>
          <w:u w:val="single"/>
          <w:lang w:val="en-US" w:eastAsia="ko-KR"/>
        </w:rPr>
        <w:t xml:space="preserve"> and 3.75 kHz</w:t>
      </w:r>
      <w:r>
        <w:rPr>
          <w:rFonts w:ascii="Times New Roman" w:hAnsi="Times New Roman"/>
          <w:b/>
          <w:color w:val="0070C0"/>
          <w:sz w:val="20"/>
          <w:u w:val="single"/>
          <w:lang w:val="en-US" w:eastAsia="ko-KR"/>
        </w:rPr>
        <w:t xml:space="preserve"> SCS</w:t>
      </w:r>
    </w:p>
    <w:p w14:paraId="4EBCE495" w14:textId="307E1719" w:rsidR="00D75557" w:rsidRPr="00686776" w:rsidRDefault="00D75557" w:rsidP="00686776">
      <w:pPr>
        <w:rPr>
          <w:lang w:val="en-US" w:eastAsia="ko-KR"/>
        </w:rPr>
      </w:pPr>
      <w:r>
        <w:rPr>
          <w:lang w:val="en-US" w:eastAsia="ko-KR"/>
        </w:rPr>
        <w:t>It is agreed to adopt the following A-MPR values</w:t>
      </w:r>
      <w:r w:rsidR="005F186B">
        <w:rPr>
          <w:lang w:val="en-US" w:eastAsia="ko-KR"/>
        </w:rPr>
        <w:t>:</w:t>
      </w:r>
    </w:p>
    <w:p w14:paraId="04FF6232" w14:textId="3E89C298" w:rsidR="0017280A" w:rsidRPr="00686776" w:rsidRDefault="0017280A" w:rsidP="00686776">
      <w:pPr>
        <w:pStyle w:val="TH"/>
        <w:rPr>
          <w:b w:val="0"/>
          <w:lang w:val="en-US"/>
        </w:rPr>
      </w:pPr>
      <w:r w:rsidRPr="00686776">
        <w:rPr>
          <w:lang w:val="en-US"/>
        </w:rPr>
        <w:lastRenderedPageBreak/>
        <w:t>Table 1-3-1 A-MPR for NS_11N and NS_12N</w:t>
      </w:r>
      <w:r w:rsidR="005A4404" w:rsidRPr="00686776">
        <w:rPr>
          <w:lang w:val="en-US"/>
        </w:rPr>
        <w:t xml:space="preserve"> with 15 kHz and 3.75 kHz</w:t>
      </w:r>
      <w:r w:rsidR="00315492">
        <w:rPr>
          <w:lang w:val="en-US"/>
        </w:rPr>
        <w:t xml:space="preserve"> SCS</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17280A" w14:paraId="38585A3F" w14:textId="77777777" w:rsidTr="00686776">
        <w:tc>
          <w:tcPr>
            <w:tcW w:w="1356" w:type="pct"/>
            <w:tcBorders>
              <w:top w:val="single" w:sz="4" w:space="0" w:color="auto"/>
              <w:left w:val="single" w:sz="4" w:space="0" w:color="auto"/>
              <w:bottom w:val="single" w:sz="4" w:space="0" w:color="auto"/>
              <w:right w:val="single" w:sz="4" w:space="0" w:color="auto"/>
            </w:tcBorders>
            <w:vAlign w:val="center"/>
            <w:hideMark/>
          </w:tcPr>
          <w:p w14:paraId="5466DDB2" w14:textId="77777777" w:rsidR="0017280A" w:rsidRPr="00686776" w:rsidRDefault="0017280A">
            <w:pPr>
              <w:pStyle w:val="TAH"/>
              <w:rPr>
                <w:lang w:val="en-US" w:eastAsia="zh-TW"/>
              </w:rPr>
            </w:pPr>
            <w:r w:rsidRPr="00686776">
              <w:rPr>
                <w:lang w:val="en-US"/>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53E516" w14:textId="77777777" w:rsidR="0017280A" w:rsidRDefault="0017280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2883449" w14:textId="77777777" w:rsidR="0017280A" w:rsidRDefault="0017280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E4AD6AB" w14:textId="77777777" w:rsidR="0017280A" w:rsidRDefault="0017280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481A4B97" w14:textId="77777777" w:rsidR="0017280A" w:rsidRDefault="0017280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3D2C83B" w14:textId="77777777" w:rsidR="0017280A" w:rsidRDefault="0017280A">
            <w:pPr>
              <w:pStyle w:val="TAH"/>
            </w:pPr>
            <w:r>
              <w:t xml:space="preserve">15 kHz 12-tone </w:t>
            </w:r>
          </w:p>
        </w:tc>
      </w:tr>
      <w:tr w:rsidR="0017280A" w14:paraId="6587E225" w14:textId="77777777" w:rsidTr="00686776">
        <w:tc>
          <w:tcPr>
            <w:tcW w:w="1356" w:type="pct"/>
            <w:tcBorders>
              <w:top w:val="single" w:sz="4" w:space="0" w:color="auto"/>
              <w:left w:val="single" w:sz="4" w:space="0" w:color="auto"/>
              <w:bottom w:val="single" w:sz="4" w:space="0" w:color="auto"/>
              <w:right w:val="single" w:sz="4" w:space="0" w:color="auto"/>
            </w:tcBorders>
            <w:vAlign w:val="center"/>
            <w:hideMark/>
          </w:tcPr>
          <w:p w14:paraId="308B026C" w14:textId="77777777" w:rsidR="0017280A" w:rsidRDefault="0017280A">
            <w:pPr>
              <w:pStyle w:val="TAH"/>
              <w:rPr>
                <w:lang w:eastAsia="zh-TW"/>
              </w:rPr>
            </w:pPr>
            <w: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5FE8B369" w14:textId="77777777" w:rsidR="0017280A" w:rsidRPr="005A4404" w:rsidRDefault="0017280A">
            <w:pPr>
              <w:pStyle w:val="TAC"/>
              <w:rPr>
                <w:b/>
                <w:lang w:eastAsia="zh-TW"/>
              </w:rPr>
            </w:pPr>
            <w:r w:rsidRPr="00686776">
              <w:rPr>
                <w:rStyle w:val="Strong"/>
                <w:b w:val="0"/>
                <w:bCs w:val="0"/>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D37BC9A" w14:textId="2C9D6B2D" w:rsidR="0017280A" w:rsidRPr="00686776" w:rsidRDefault="00FE2C14">
            <w:pPr>
              <w:pStyle w:val="TAC"/>
              <w:rPr>
                <w:bCs/>
                <w:lang w:eastAsia="zh-TW"/>
              </w:rPr>
            </w:pPr>
            <w:r w:rsidRPr="001C14E3">
              <w:rPr>
                <w:rStyle w:val="Strong"/>
                <w:b w:val="0"/>
              </w:rPr>
              <w:t>1</w:t>
            </w:r>
            <w:r w:rsidR="006178F6">
              <w:rPr>
                <w:rStyle w:val="Strong"/>
                <w:b w:val="0"/>
              </w:rPr>
              <w:t>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E4B4AA4" w14:textId="01C22820" w:rsidR="0017280A" w:rsidRPr="00686776" w:rsidRDefault="0017280A">
            <w:pPr>
              <w:pStyle w:val="TAC"/>
              <w:rPr>
                <w:bCs/>
                <w:lang w:eastAsia="zh-TW"/>
              </w:rPr>
            </w:pPr>
            <w:r w:rsidRPr="00686776">
              <w:rPr>
                <w:rStyle w:val="Strong"/>
                <w:b w:val="0"/>
              </w:rPr>
              <w:t>1</w:t>
            </w:r>
            <w:r w:rsidR="00FE2C14" w:rsidRPr="001C14E3">
              <w:rPr>
                <w:rStyle w:val="Strong"/>
                <w:b w:val="0"/>
              </w:rPr>
              <w:t>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97B6899" w14:textId="259061F9" w:rsidR="0017280A" w:rsidRPr="00686776" w:rsidRDefault="006178F6">
            <w:pPr>
              <w:pStyle w:val="TAC"/>
              <w:rPr>
                <w:rStyle w:val="Strong"/>
                <w:b w:val="0"/>
                <w:lang w:eastAsia="ko-KR"/>
              </w:rPr>
            </w:pPr>
            <w:r>
              <w:rPr>
                <w:rStyle w:val="Strong"/>
                <w:b w:val="0"/>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E686217" w14:textId="3002C932" w:rsidR="0017280A" w:rsidRPr="00686776" w:rsidRDefault="0017280A">
            <w:pPr>
              <w:pStyle w:val="TAC"/>
              <w:rPr>
                <w:rStyle w:val="Strong"/>
                <w:b w:val="0"/>
              </w:rPr>
            </w:pPr>
            <w:r w:rsidRPr="00686776">
              <w:rPr>
                <w:rStyle w:val="Strong"/>
                <w:b w:val="0"/>
              </w:rPr>
              <w:t>4</w:t>
            </w:r>
            <w:r w:rsidR="00FE2C14" w:rsidRPr="001C14E3">
              <w:rPr>
                <w:rStyle w:val="Strong"/>
                <w:b w:val="0"/>
              </w:rPr>
              <w:t>.</w:t>
            </w:r>
            <w:r w:rsidR="00FE2C14" w:rsidRPr="00686776">
              <w:rPr>
                <w:rStyle w:val="Strong"/>
                <w:b w:val="0"/>
              </w:rPr>
              <w:t>5</w:t>
            </w:r>
          </w:p>
        </w:tc>
      </w:tr>
    </w:tbl>
    <w:p w14:paraId="6C3C04F7" w14:textId="77777777" w:rsidR="00894646" w:rsidRPr="00686776" w:rsidRDefault="00894646" w:rsidP="00463E12">
      <w:pPr>
        <w:spacing w:after="120"/>
        <w:rPr>
          <w:iCs/>
          <w:color w:val="000000" w:themeColor="text1"/>
          <w:lang w:val="en-US" w:eastAsia="zh-CN"/>
        </w:rPr>
      </w:pPr>
    </w:p>
    <w:p w14:paraId="0D42E7A5" w14:textId="635A7E67" w:rsidR="000F25FD" w:rsidRDefault="000F25FD" w:rsidP="000F25FD">
      <w:pPr>
        <w:pStyle w:val="Heading4"/>
        <w:spacing w:before="0" w:after="60"/>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 xml:space="preserve">Issue </w:t>
      </w:r>
      <w:r w:rsidR="004167B4">
        <w:rPr>
          <w:rFonts w:ascii="Times New Roman" w:hAnsi="Times New Roman"/>
          <w:b/>
          <w:color w:val="0070C0"/>
          <w:sz w:val="20"/>
          <w:u w:val="single"/>
          <w:lang w:val="en-US" w:eastAsia="ko-KR"/>
        </w:rPr>
        <w:t>2</w:t>
      </w:r>
      <w:r>
        <w:rPr>
          <w:rFonts w:ascii="Times New Roman" w:hAnsi="Times New Roman"/>
          <w:b/>
          <w:color w:val="0070C0"/>
          <w:sz w:val="20"/>
          <w:u w:val="single"/>
          <w:lang w:val="en-US" w:eastAsia="ko-KR"/>
        </w:rPr>
        <w:t xml:space="preserve">: Measurement </w:t>
      </w:r>
      <w:r w:rsidR="007A3375">
        <w:rPr>
          <w:rFonts w:ascii="Times New Roman" w:hAnsi="Times New Roman"/>
          <w:b/>
          <w:color w:val="0070C0"/>
          <w:sz w:val="20"/>
          <w:u w:val="single"/>
          <w:lang w:val="en-US" w:eastAsia="ko-KR"/>
        </w:rPr>
        <w:t>bandwidth</w:t>
      </w:r>
      <w:r>
        <w:rPr>
          <w:rFonts w:ascii="Times New Roman" w:hAnsi="Times New Roman"/>
          <w:b/>
          <w:color w:val="0070C0"/>
          <w:sz w:val="20"/>
          <w:u w:val="single"/>
          <w:lang w:val="en-US" w:eastAsia="ko-KR"/>
        </w:rPr>
        <w:t xml:space="preserve"> </w:t>
      </w:r>
    </w:p>
    <w:p w14:paraId="46FECC42" w14:textId="0A05E536" w:rsidR="000F25FD" w:rsidRDefault="004167B4" w:rsidP="00C1083D">
      <w:pPr>
        <w:rPr>
          <w:lang w:val="en-US" w:eastAsia="ko-KR"/>
        </w:rPr>
      </w:pPr>
      <w:r>
        <w:rPr>
          <w:lang w:val="en-US" w:eastAsia="ko-KR"/>
        </w:rPr>
        <w:t xml:space="preserve">It is agreed </w:t>
      </w:r>
      <w:r w:rsidR="00DB195A">
        <w:rPr>
          <w:lang w:val="en-US" w:eastAsia="ko-KR"/>
        </w:rPr>
        <w:t>to allow smaller</w:t>
      </w:r>
      <w:r w:rsidR="007A3375">
        <w:rPr>
          <w:lang w:val="en-US" w:eastAsia="ko-KR"/>
        </w:rPr>
        <w:t xml:space="preserve"> measurement bandwidth </w:t>
      </w:r>
      <w:r w:rsidR="00054FFA">
        <w:rPr>
          <w:lang w:val="en-US" w:eastAsia="ko-KR"/>
        </w:rPr>
        <w:t>for A-MPR of NS_04</w:t>
      </w:r>
      <w:r w:rsidR="00E36542">
        <w:rPr>
          <w:lang w:val="en-US" w:eastAsia="ko-KR"/>
        </w:rPr>
        <w:t xml:space="preserve">N/05N/11N/12N </w:t>
      </w:r>
      <w:r w:rsidR="00054FFA" w:rsidRPr="00C1083D">
        <w:rPr>
          <w:lang w:val="en-US" w:eastAsia="ko-KR"/>
        </w:rPr>
        <w:t>for b254</w:t>
      </w:r>
      <w:r w:rsidR="00D75372">
        <w:rPr>
          <w:lang w:val="en-US" w:eastAsia="ko-KR"/>
        </w:rPr>
        <w:t>, with adding the following note</w:t>
      </w:r>
      <w:r w:rsidR="007D02D8">
        <w:rPr>
          <w:lang w:val="en-US" w:eastAsia="ko-KR"/>
        </w:rPr>
        <w:t xml:space="preserve"> under the table</w:t>
      </w:r>
      <w:r w:rsidR="004845CA">
        <w:rPr>
          <w:lang w:val="en-US" w:eastAsia="ko-KR"/>
        </w:rPr>
        <w:t xml:space="preserve"> of requirement of NS_04N/05N/11N/12N </w:t>
      </w:r>
      <w:r w:rsidR="004845CA" w:rsidRPr="00C1083D">
        <w:rPr>
          <w:lang w:val="en-US" w:eastAsia="ko-KR"/>
        </w:rPr>
        <w:t>for b254</w:t>
      </w:r>
      <w:r w:rsidR="004845CA">
        <w:rPr>
          <w:lang w:val="en-US" w:eastAsia="ko-KR"/>
        </w:rPr>
        <w:t xml:space="preserve">. </w:t>
      </w:r>
    </w:p>
    <w:p w14:paraId="062D9876" w14:textId="77777777" w:rsidR="00D664B5" w:rsidRPr="00686776" w:rsidRDefault="00D664B5" w:rsidP="00D664B5">
      <w:pPr>
        <w:pStyle w:val="NO"/>
        <w:rPr>
          <w:i/>
          <w:iCs/>
          <w:lang w:val="en-US" w:eastAsia="zh-CN"/>
        </w:rPr>
      </w:pPr>
      <w:r w:rsidRPr="00686776">
        <w:rPr>
          <w:i/>
          <w:iCs/>
          <w:lang w:val="en-US"/>
        </w:rPr>
        <w:t>NOTE:</w:t>
      </w:r>
      <w:r w:rsidRPr="00686776">
        <w:rPr>
          <w:i/>
          <w:iCs/>
          <w:lang w:val="en-US"/>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86776">
        <w:rPr>
          <w:i/>
          <w:iCs/>
          <w:lang w:val="en-US"/>
        </w:rPr>
        <w:t>in order to</w:t>
      </w:r>
      <w:proofErr w:type="gramEnd"/>
      <w:r w:rsidRPr="00686776">
        <w:rPr>
          <w:i/>
          <w:iCs/>
          <w:lang w:val="en-US"/>
        </w:rPr>
        <w:t xml:space="preserve"> obtain the equivalent noise bandwidth of the measurement bandwidth.</w:t>
      </w:r>
    </w:p>
    <w:p w14:paraId="5CA0DC5C" w14:textId="77777777" w:rsidR="00D75372" w:rsidRPr="000F25FD" w:rsidRDefault="00D75372" w:rsidP="00C1083D">
      <w:pPr>
        <w:rPr>
          <w:lang w:val="en-US" w:eastAsia="ko-KR"/>
        </w:rPr>
      </w:pPr>
    </w:p>
    <w:p w14:paraId="018997DA" w14:textId="13A02BF2" w:rsidR="004F7926" w:rsidRPr="004F7926" w:rsidRDefault="004F7926" w:rsidP="004F7926">
      <w:pPr>
        <w:rPr>
          <w:lang w:val="en-US" w:eastAsia="ko-KR"/>
        </w:rPr>
      </w:pPr>
    </w:p>
    <w:sectPr w:rsidR="004F7926" w:rsidRPr="004F7926" w:rsidSect="007B25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141E" w14:textId="77777777" w:rsidR="0004779B" w:rsidRDefault="0004779B">
      <w:pPr>
        <w:spacing w:after="0"/>
      </w:pPr>
      <w:r>
        <w:separator/>
      </w:r>
    </w:p>
  </w:endnote>
  <w:endnote w:type="continuationSeparator" w:id="0">
    <w:p w14:paraId="2D18E303" w14:textId="77777777" w:rsidR="0004779B" w:rsidRDefault="00047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B6144" w14:textId="77777777" w:rsidR="0004779B" w:rsidRDefault="0004779B">
      <w:pPr>
        <w:spacing w:after="0"/>
      </w:pPr>
      <w:r>
        <w:separator/>
      </w:r>
    </w:p>
  </w:footnote>
  <w:footnote w:type="continuationSeparator" w:id="0">
    <w:p w14:paraId="6F9DB487" w14:textId="77777777" w:rsidR="0004779B" w:rsidRDefault="000477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1" w15:restartNumberingAfterBreak="0">
    <w:nsid w:val="028E3B34"/>
    <w:multiLevelType w:val="hybridMultilevel"/>
    <w:tmpl w:val="CE9CDFB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74BEA"/>
    <w:multiLevelType w:val="hybridMultilevel"/>
    <w:tmpl w:val="0AE8AB16"/>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1514569A"/>
    <w:multiLevelType w:val="hybridMultilevel"/>
    <w:tmpl w:val="13C6017A"/>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6" w15:restartNumberingAfterBreak="0">
    <w:nsid w:val="26D1541F"/>
    <w:multiLevelType w:val="hybridMultilevel"/>
    <w:tmpl w:val="1A220FA6"/>
    <w:lvl w:ilvl="0" w:tplc="79E0FA9E">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6743A"/>
    <w:multiLevelType w:val="hybridMultilevel"/>
    <w:tmpl w:val="2E8E69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625550"/>
    <w:multiLevelType w:val="hybridMultilevel"/>
    <w:tmpl w:val="466C24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61525B"/>
    <w:multiLevelType w:val="hybridMultilevel"/>
    <w:tmpl w:val="2B40BF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7A767D3E"/>
    <w:lvl w:ilvl="0">
      <w:numFmt w:val="decimal"/>
      <w:pStyle w:val="Heading1"/>
      <w:lvlText w:val="%1"/>
      <w:lvlJc w:val="left"/>
      <w:pPr>
        <w:ind w:left="10071"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CC340C"/>
    <w:multiLevelType w:val="hybridMultilevel"/>
    <w:tmpl w:val="EC18D6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ED4FC6"/>
    <w:multiLevelType w:val="hybridMultilevel"/>
    <w:tmpl w:val="33F80B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C433B0"/>
    <w:multiLevelType w:val="hybridMultilevel"/>
    <w:tmpl w:val="2DD6F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7E2B10"/>
    <w:multiLevelType w:val="hybridMultilevel"/>
    <w:tmpl w:val="611253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2B7D49"/>
    <w:multiLevelType w:val="hybridMultilevel"/>
    <w:tmpl w:val="597A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761754">
    <w:abstractNumId w:val="13"/>
  </w:num>
  <w:num w:numId="2" w16cid:durableId="399983161">
    <w:abstractNumId w:val="5"/>
  </w:num>
  <w:num w:numId="3" w16cid:durableId="1120108310">
    <w:abstractNumId w:val="16"/>
  </w:num>
  <w:num w:numId="4" w16cid:durableId="1927380682">
    <w:abstractNumId w:val="19"/>
  </w:num>
  <w:num w:numId="5" w16cid:durableId="932857640">
    <w:abstractNumId w:val="6"/>
  </w:num>
  <w:num w:numId="6" w16cid:durableId="1931087744">
    <w:abstractNumId w:val="9"/>
  </w:num>
  <w:num w:numId="7" w16cid:durableId="43875067">
    <w:abstractNumId w:val="2"/>
  </w:num>
  <w:num w:numId="8" w16cid:durableId="1271740141">
    <w:abstractNumId w:val="8"/>
  </w:num>
  <w:num w:numId="9" w16cid:durableId="910311039">
    <w:abstractNumId w:val="22"/>
  </w:num>
  <w:num w:numId="10" w16cid:durableId="1846705787">
    <w:abstractNumId w:val="12"/>
  </w:num>
  <w:num w:numId="11" w16cid:durableId="1282802082">
    <w:abstractNumId w:val="21"/>
  </w:num>
  <w:num w:numId="12" w16cid:durableId="1734966832">
    <w:abstractNumId w:val="0"/>
  </w:num>
  <w:num w:numId="13" w16cid:durableId="1423448663">
    <w:abstractNumId w:val="18"/>
  </w:num>
  <w:num w:numId="14" w16cid:durableId="2049792574">
    <w:abstractNumId w:val="17"/>
  </w:num>
  <w:num w:numId="15" w16cid:durableId="1273628773">
    <w:abstractNumId w:val="11"/>
  </w:num>
  <w:num w:numId="16" w16cid:durableId="1561942526">
    <w:abstractNumId w:val="7"/>
  </w:num>
  <w:num w:numId="17" w16cid:durableId="647169555">
    <w:abstractNumId w:val="1"/>
  </w:num>
  <w:num w:numId="18" w16cid:durableId="1007825878">
    <w:abstractNumId w:val="4"/>
  </w:num>
  <w:num w:numId="19" w16cid:durableId="260065067">
    <w:abstractNumId w:val="3"/>
  </w:num>
  <w:num w:numId="20" w16cid:durableId="2014332572">
    <w:abstractNumId w:val="15"/>
  </w:num>
  <w:num w:numId="21" w16cid:durableId="1362128609">
    <w:abstractNumId w:val="23"/>
  </w:num>
  <w:num w:numId="22" w16cid:durableId="255329437">
    <w:abstractNumId w:val="20"/>
  </w:num>
  <w:num w:numId="23" w16cid:durableId="112870507">
    <w:abstractNumId w:val="10"/>
  </w:num>
  <w:num w:numId="24" w16cid:durableId="1221357074">
    <w:abstractNumId w:val="13"/>
  </w:num>
  <w:num w:numId="25" w16cid:durableId="1511338006">
    <w:abstractNumId w:val="24"/>
  </w:num>
  <w:num w:numId="26" w16cid:durableId="79687548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NKwFALdkAO0t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E56"/>
    <w:rsid w:val="000061BF"/>
    <w:rsid w:val="00006548"/>
    <w:rsid w:val="00006D76"/>
    <w:rsid w:val="00007D4F"/>
    <w:rsid w:val="00007D82"/>
    <w:rsid w:val="000108E7"/>
    <w:rsid w:val="00010A72"/>
    <w:rsid w:val="00010CB7"/>
    <w:rsid w:val="000125A3"/>
    <w:rsid w:val="00012B8B"/>
    <w:rsid w:val="00013C49"/>
    <w:rsid w:val="00015C86"/>
    <w:rsid w:val="00017727"/>
    <w:rsid w:val="0002003F"/>
    <w:rsid w:val="00020C56"/>
    <w:rsid w:val="00021332"/>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11F"/>
    <w:rsid w:val="000313B7"/>
    <w:rsid w:val="0003171D"/>
    <w:rsid w:val="00031994"/>
    <w:rsid w:val="00031C1D"/>
    <w:rsid w:val="00032766"/>
    <w:rsid w:val="000343BC"/>
    <w:rsid w:val="00035C50"/>
    <w:rsid w:val="00036544"/>
    <w:rsid w:val="00041D9C"/>
    <w:rsid w:val="00042F86"/>
    <w:rsid w:val="000439F6"/>
    <w:rsid w:val="00044B3B"/>
    <w:rsid w:val="00044BC3"/>
    <w:rsid w:val="0004564C"/>
    <w:rsid w:val="000457A1"/>
    <w:rsid w:val="000457CD"/>
    <w:rsid w:val="00046F32"/>
    <w:rsid w:val="00046FF2"/>
    <w:rsid w:val="0004779B"/>
    <w:rsid w:val="000477EE"/>
    <w:rsid w:val="00047961"/>
    <w:rsid w:val="00047FE0"/>
    <w:rsid w:val="00050001"/>
    <w:rsid w:val="00052041"/>
    <w:rsid w:val="00052585"/>
    <w:rsid w:val="0005326A"/>
    <w:rsid w:val="00053BB9"/>
    <w:rsid w:val="000543C4"/>
    <w:rsid w:val="00054FFA"/>
    <w:rsid w:val="00055709"/>
    <w:rsid w:val="0005637D"/>
    <w:rsid w:val="00056697"/>
    <w:rsid w:val="000571AB"/>
    <w:rsid w:val="000572BB"/>
    <w:rsid w:val="00060100"/>
    <w:rsid w:val="0006266D"/>
    <w:rsid w:val="000636F8"/>
    <w:rsid w:val="00065506"/>
    <w:rsid w:val="00066BA1"/>
    <w:rsid w:val="00070256"/>
    <w:rsid w:val="00070729"/>
    <w:rsid w:val="000731A8"/>
    <w:rsid w:val="0007382E"/>
    <w:rsid w:val="00073E41"/>
    <w:rsid w:val="00073F07"/>
    <w:rsid w:val="00075A14"/>
    <w:rsid w:val="00075F19"/>
    <w:rsid w:val="000764EB"/>
    <w:rsid w:val="000766E1"/>
    <w:rsid w:val="00077632"/>
    <w:rsid w:val="00077F4F"/>
    <w:rsid w:val="00077FF6"/>
    <w:rsid w:val="0008051D"/>
    <w:rsid w:val="00080D82"/>
    <w:rsid w:val="00081692"/>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4121"/>
    <w:rsid w:val="000A44C5"/>
    <w:rsid w:val="000A4AA3"/>
    <w:rsid w:val="000A550E"/>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B73A7"/>
    <w:rsid w:val="000C0A0E"/>
    <w:rsid w:val="000C2553"/>
    <w:rsid w:val="000C38C3"/>
    <w:rsid w:val="000C4549"/>
    <w:rsid w:val="000C4802"/>
    <w:rsid w:val="000C4EC0"/>
    <w:rsid w:val="000C5539"/>
    <w:rsid w:val="000C69EF"/>
    <w:rsid w:val="000C6B5A"/>
    <w:rsid w:val="000D09FD"/>
    <w:rsid w:val="000D19DE"/>
    <w:rsid w:val="000D2EAE"/>
    <w:rsid w:val="000D307E"/>
    <w:rsid w:val="000D319D"/>
    <w:rsid w:val="000D3667"/>
    <w:rsid w:val="000D3AB4"/>
    <w:rsid w:val="000D3CC8"/>
    <w:rsid w:val="000D44FB"/>
    <w:rsid w:val="000D476D"/>
    <w:rsid w:val="000D4961"/>
    <w:rsid w:val="000D574B"/>
    <w:rsid w:val="000D6CFC"/>
    <w:rsid w:val="000E063A"/>
    <w:rsid w:val="000E47B3"/>
    <w:rsid w:val="000E537B"/>
    <w:rsid w:val="000E57D0"/>
    <w:rsid w:val="000E6616"/>
    <w:rsid w:val="000E7858"/>
    <w:rsid w:val="000F0037"/>
    <w:rsid w:val="000F0286"/>
    <w:rsid w:val="000F0492"/>
    <w:rsid w:val="000F1F2C"/>
    <w:rsid w:val="000F2294"/>
    <w:rsid w:val="000F25FD"/>
    <w:rsid w:val="000F2856"/>
    <w:rsid w:val="000F3639"/>
    <w:rsid w:val="000F39CA"/>
    <w:rsid w:val="000F4BA1"/>
    <w:rsid w:val="000F6099"/>
    <w:rsid w:val="000F7AA1"/>
    <w:rsid w:val="00100AF9"/>
    <w:rsid w:val="00101295"/>
    <w:rsid w:val="001019CD"/>
    <w:rsid w:val="00103AB2"/>
    <w:rsid w:val="0010416E"/>
    <w:rsid w:val="0010465E"/>
    <w:rsid w:val="00104ABC"/>
    <w:rsid w:val="00104B11"/>
    <w:rsid w:val="0010519F"/>
    <w:rsid w:val="001055EB"/>
    <w:rsid w:val="00105D63"/>
    <w:rsid w:val="00106014"/>
    <w:rsid w:val="00106F58"/>
    <w:rsid w:val="00107927"/>
    <w:rsid w:val="001079D8"/>
    <w:rsid w:val="00107ABB"/>
    <w:rsid w:val="00107F06"/>
    <w:rsid w:val="00110E26"/>
    <w:rsid w:val="00111321"/>
    <w:rsid w:val="001118D7"/>
    <w:rsid w:val="00111907"/>
    <w:rsid w:val="001128E7"/>
    <w:rsid w:val="0011397F"/>
    <w:rsid w:val="00113C13"/>
    <w:rsid w:val="0011426C"/>
    <w:rsid w:val="00117BD6"/>
    <w:rsid w:val="00117BED"/>
    <w:rsid w:val="001206C2"/>
    <w:rsid w:val="0012089A"/>
    <w:rsid w:val="00120D02"/>
    <w:rsid w:val="001214FE"/>
    <w:rsid w:val="00121978"/>
    <w:rsid w:val="00122BC3"/>
    <w:rsid w:val="00123422"/>
    <w:rsid w:val="001236B5"/>
    <w:rsid w:val="00123978"/>
    <w:rsid w:val="00124171"/>
    <w:rsid w:val="00124B6A"/>
    <w:rsid w:val="00127BA4"/>
    <w:rsid w:val="00130462"/>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5769A"/>
    <w:rsid w:val="0016140E"/>
    <w:rsid w:val="00161531"/>
    <w:rsid w:val="00162548"/>
    <w:rsid w:val="001628C2"/>
    <w:rsid w:val="00162D0F"/>
    <w:rsid w:val="001634CC"/>
    <w:rsid w:val="001636CA"/>
    <w:rsid w:val="00163816"/>
    <w:rsid w:val="00163F70"/>
    <w:rsid w:val="0016428A"/>
    <w:rsid w:val="00165E03"/>
    <w:rsid w:val="00166766"/>
    <w:rsid w:val="00166FCF"/>
    <w:rsid w:val="00167741"/>
    <w:rsid w:val="00170636"/>
    <w:rsid w:val="00171234"/>
    <w:rsid w:val="001716CE"/>
    <w:rsid w:val="00172183"/>
    <w:rsid w:val="0017280A"/>
    <w:rsid w:val="00173180"/>
    <w:rsid w:val="00173601"/>
    <w:rsid w:val="0017371C"/>
    <w:rsid w:val="001746F8"/>
    <w:rsid w:val="00174798"/>
    <w:rsid w:val="00174F6C"/>
    <w:rsid w:val="001751AB"/>
    <w:rsid w:val="00175A3F"/>
    <w:rsid w:val="00175C0F"/>
    <w:rsid w:val="00176786"/>
    <w:rsid w:val="00176C04"/>
    <w:rsid w:val="001775D0"/>
    <w:rsid w:val="00180E09"/>
    <w:rsid w:val="00180E48"/>
    <w:rsid w:val="0018191D"/>
    <w:rsid w:val="00181CD8"/>
    <w:rsid w:val="001822FB"/>
    <w:rsid w:val="00182EE6"/>
    <w:rsid w:val="00183D4C"/>
    <w:rsid w:val="00183F6D"/>
    <w:rsid w:val="001853D5"/>
    <w:rsid w:val="00185949"/>
    <w:rsid w:val="00185A3A"/>
    <w:rsid w:val="001864EC"/>
    <w:rsid w:val="0018670E"/>
    <w:rsid w:val="001873E5"/>
    <w:rsid w:val="00190320"/>
    <w:rsid w:val="001908A8"/>
    <w:rsid w:val="00190B83"/>
    <w:rsid w:val="00190EA8"/>
    <w:rsid w:val="00191C50"/>
    <w:rsid w:val="00191EBF"/>
    <w:rsid w:val="0019219A"/>
    <w:rsid w:val="00192B57"/>
    <w:rsid w:val="001931A5"/>
    <w:rsid w:val="00194539"/>
    <w:rsid w:val="00195077"/>
    <w:rsid w:val="00195632"/>
    <w:rsid w:val="00196347"/>
    <w:rsid w:val="001963B4"/>
    <w:rsid w:val="00197223"/>
    <w:rsid w:val="00197DF9"/>
    <w:rsid w:val="001A033F"/>
    <w:rsid w:val="001A08AA"/>
    <w:rsid w:val="001A0A35"/>
    <w:rsid w:val="001A0ECA"/>
    <w:rsid w:val="001A1543"/>
    <w:rsid w:val="001A41C6"/>
    <w:rsid w:val="001A4A65"/>
    <w:rsid w:val="001A58EF"/>
    <w:rsid w:val="001A59CB"/>
    <w:rsid w:val="001A61AC"/>
    <w:rsid w:val="001A7A1A"/>
    <w:rsid w:val="001A7BEA"/>
    <w:rsid w:val="001B08D0"/>
    <w:rsid w:val="001B0E90"/>
    <w:rsid w:val="001B4249"/>
    <w:rsid w:val="001B4A05"/>
    <w:rsid w:val="001B56D5"/>
    <w:rsid w:val="001B5AA3"/>
    <w:rsid w:val="001B6625"/>
    <w:rsid w:val="001B662F"/>
    <w:rsid w:val="001B7887"/>
    <w:rsid w:val="001B7991"/>
    <w:rsid w:val="001B7C04"/>
    <w:rsid w:val="001B7D47"/>
    <w:rsid w:val="001C01EB"/>
    <w:rsid w:val="001C11E5"/>
    <w:rsid w:val="001C1409"/>
    <w:rsid w:val="001C14E3"/>
    <w:rsid w:val="001C275B"/>
    <w:rsid w:val="001C2AE6"/>
    <w:rsid w:val="001C3599"/>
    <w:rsid w:val="001C382C"/>
    <w:rsid w:val="001C3C92"/>
    <w:rsid w:val="001C3CA3"/>
    <w:rsid w:val="001C44E5"/>
    <w:rsid w:val="001C4A89"/>
    <w:rsid w:val="001C5718"/>
    <w:rsid w:val="001C6177"/>
    <w:rsid w:val="001C6782"/>
    <w:rsid w:val="001D0363"/>
    <w:rsid w:val="001D0FAA"/>
    <w:rsid w:val="001D12B4"/>
    <w:rsid w:val="001D1B06"/>
    <w:rsid w:val="001D1B07"/>
    <w:rsid w:val="001D320A"/>
    <w:rsid w:val="001D59B5"/>
    <w:rsid w:val="001D7D94"/>
    <w:rsid w:val="001E0A28"/>
    <w:rsid w:val="001E2890"/>
    <w:rsid w:val="001E2E11"/>
    <w:rsid w:val="001E324F"/>
    <w:rsid w:val="001E4218"/>
    <w:rsid w:val="001E6C4D"/>
    <w:rsid w:val="001E74DC"/>
    <w:rsid w:val="001F0ABE"/>
    <w:rsid w:val="001F0B20"/>
    <w:rsid w:val="001F1AD0"/>
    <w:rsid w:val="001F3180"/>
    <w:rsid w:val="001F39E2"/>
    <w:rsid w:val="001F499B"/>
    <w:rsid w:val="001F50C6"/>
    <w:rsid w:val="001F5B59"/>
    <w:rsid w:val="001F6E11"/>
    <w:rsid w:val="001F79D6"/>
    <w:rsid w:val="00200A62"/>
    <w:rsid w:val="00200AC8"/>
    <w:rsid w:val="0020217E"/>
    <w:rsid w:val="0020238D"/>
    <w:rsid w:val="00203740"/>
    <w:rsid w:val="0020445A"/>
    <w:rsid w:val="002047D3"/>
    <w:rsid w:val="00204A6B"/>
    <w:rsid w:val="0020527B"/>
    <w:rsid w:val="002053E5"/>
    <w:rsid w:val="00205821"/>
    <w:rsid w:val="00205BFD"/>
    <w:rsid w:val="00207367"/>
    <w:rsid w:val="00207BBF"/>
    <w:rsid w:val="002103AB"/>
    <w:rsid w:val="0021051F"/>
    <w:rsid w:val="00211BF8"/>
    <w:rsid w:val="00211D3E"/>
    <w:rsid w:val="002138EA"/>
    <w:rsid w:val="002139EA"/>
    <w:rsid w:val="00213F84"/>
    <w:rsid w:val="00214D77"/>
    <w:rsid w:val="00214FB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B5A"/>
    <w:rsid w:val="00234503"/>
    <w:rsid w:val="00235394"/>
    <w:rsid w:val="00235577"/>
    <w:rsid w:val="00235EC1"/>
    <w:rsid w:val="002371B2"/>
    <w:rsid w:val="00237A94"/>
    <w:rsid w:val="0024261A"/>
    <w:rsid w:val="0024270B"/>
    <w:rsid w:val="002435CA"/>
    <w:rsid w:val="0024469F"/>
    <w:rsid w:val="002456E8"/>
    <w:rsid w:val="00247279"/>
    <w:rsid w:val="0025068F"/>
    <w:rsid w:val="00250B5B"/>
    <w:rsid w:val="00250E4E"/>
    <w:rsid w:val="002513E0"/>
    <w:rsid w:val="00251DFB"/>
    <w:rsid w:val="0025252E"/>
    <w:rsid w:val="00252653"/>
    <w:rsid w:val="00252DB8"/>
    <w:rsid w:val="002537BC"/>
    <w:rsid w:val="00253B71"/>
    <w:rsid w:val="00254B05"/>
    <w:rsid w:val="00255117"/>
    <w:rsid w:val="00255C58"/>
    <w:rsid w:val="002562BC"/>
    <w:rsid w:val="002579AD"/>
    <w:rsid w:val="00260EC7"/>
    <w:rsid w:val="002611C7"/>
    <w:rsid w:val="00261539"/>
    <w:rsid w:val="0026179F"/>
    <w:rsid w:val="00263696"/>
    <w:rsid w:val="002636C9"/>
    <w:rsid w:val="002642E2"/>
    <w:rsid w:val="0026451B"/>
    <w:rsid w:val="00264A2E"/>
    <w:rsid w:val="00265FE3"/>
    <w:rsid w:val="002666AE"/>
    <w:rsid w:val="00270B53"/>
    <w:rsid w:val="00270D51"/>
    <w:rsid w:val="00271C51"/>
    <w:rsid w:val="00272454"/>
    <w:rsid w:val="00272E52"/>
    <w:rsid w:val="00273B09"/>
    <w:rsid w:val="00274E1A"/>
    <w:rsid w:val="00274E25"/>
    <w:rsid w:val="002752F7"/>
    <w:rsid w:val="00275777"/>
    <w:rsid w:val="002766B7"/>
    <w:rsid w:val="00277585"/>
    <w:rsid w:val="002775B1"/>
    <w:rsid w:val="002775B9"/>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72D"/>
    <w:rsid w:val="002939AF"/>
    <w:rsid w:val="00294491"/>
    <w:rsid w:val="00294AA4"/>
    <w:rsid w:val="00294BDE"/>
    <w:rsid w:val="00294FA0"/>
    <w:rsid w:val="002A0CED"/>
    <w:rsid w:val="002A0D4A"/>
    <w:rsid w:val="002A2889"/>
    <w:rsid w:val="002A3C10"/>
    <w:rsid w:val="002A4720"/>
    <w:rsid w:val="002A4CD0"/>
    <w:rsid w:val="002A5BED"/>
    <w:rsid w:val="002A5CF6"/>
    <w:rsid w:val="002A612D"/>
    <w:rsid w:val="002A65F6"/>
    <w:rsid w:val="002A734A"/>
    <w:rsid w:val="002A7DA6"/>
    <w:rsid w:val="002B06E8"/>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6CC1"/>
    <w:rsid w:val="002C78D6"/>
    <w:rsid w:val="002D03E5"/>
    <w:rsid w:val="002D0FDA"/>
    <w:rsid w:val="002D26FC"/>
    <w:rsid w:val="002D2B3A"/>
    <w:rsid w:val="002D36EB"/>
    <w:rsid w:val="002D451B"/>
    <w:rsid w:val="002D46BD"/>
    <w:rsid w:val="002D5614"/>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2A79"/>
    <w:rsid w:val="002F3476"/>
    <w:rsid w:val="002F4093"/>
    <w:rsid w:val="002F5636"/>
    <w:rsid w:val="002F6616"/>
    <w:rsid w:val="002F696E"/>
    <w:rsid w:val="002F6F5F"/>
    <w:rsid w:val="003003DC"/>
    <w:rsid w:val="00300DFF"/>
    <w:rsid w:val="003018BF"/>
    <w:rsid w:val="00301EDF"/>
    <w:rsid w:val="003022A5"/>
    <w:rsid w:val="00302D8F"/>
    <w:rsid w:val="00304C43"/>
    <w:rsid w:val="0030561A"/>
    <w:rsid w:val="00305A7C"/>
    <w:rsid w:val="00306072"/>
    <w:rsid w:val="00306306"/>
    <w:rsid w:val="00306341"/>
    <w:rsid w:val="00307E51"/>
    <w:rsid w:val="00310738"/>
    <w:rsid w:val="00311363"/>
    <w:rsid w:val="00311726"/>
    <w:rsid w:val="003118A6"/>
    <w:rsid w:val="00311CCD"/>
    <w:rsid w:val="00312CEC"/>
    <w:rsid w:val="00312D96"/>
    <w:rsid w:val="00312F66"/>
    <w:rsid w:val="00314103"/>
    <w:rsid w:val="0031424F"/>
    <w:rsid w:val="003149C5"/>
    <w:rsid w:val="00315344"/>
    <w:rsid w:val="00315492"/>
    <w:rsid w:val="00315867"/>
    <w:rsid w:val="0031606D"/>
    <w:rsid w:val="003168E0"/>
    <w:rsid w:val="00317223"/>
    <w:rsid w:val="00321150"/>
    <w:rsid w:val="00324F4D"/>
    <w:rsid w:val="00325B09"/>
    <w:rsid w:val="003260D7"/>
    <w:rsid w:val="00327628"/>
    <w:rsid w:val="0033052D"/>
    <w:rsid w:val="003308E3"/>
    <w:rsid w:val="00331448"/>
    <w:rsid w:val="00332149"/>
    <w:rsid w:val="00334087"/>
    <w:rsid w:val="00335277"/>
    <w:rsid w:val="003360FE"/>
    <w:rsid w:val="00336697"/>
    <w:rsid w:val="003367F4"/>
    <w:rsid w:val="003416D8"/>
    <w:rsid w:val="003418CB"/>
    <w:rsid w:val="00341C88"/>
    <w:rsid w:val="0034266A"/>
    <w:rsid w:val="003449FF"/>
    <w:rsid w:val="0034546A"/>
    <w:rsid w:val="003455F6"/>
    <w:rsid w:val="00347078"/>
    <w:rsid w:val="00350EEB"/>
    <w:rsid w:val="00352C79"/>
    <w:rsid w:val="00352CB1"/>
    <w:rsid w:val="00352EDD"/>
    <w:rsid w:val="00353834"/>
    <w:rsid w:val="00355873"/>
    <w:rsid w:val="00355FB3"/>
    <w:rsid w:val="0035660F"/>
    <w:rsid w:val="00356870"/>
    <w:rsid w:val="00356953"/>
    <w:rsid w:val="00357349"/>
    <w:rsid w:val="0035738D"/>
    <w:rsid w:val="003600E8"/>
    <w:rsid w:val="003606D6"/>
    <w:rsid w:val="003611F2"/>
    <w:rsid w:val="003616AD"/>
    <w:rsid w:val="00362041"/>
    <w:rsid w:val="003628B9"/>
    <w:rsid w:val="00362D8F"/>
    <w:rsid w:val="00362FC4"/>
    <w:rsid w:val="003641FD"/>
    <w:rsid w:val="00364BBC"/>
    <w:rsid w:val="00364E24"/>
    <w:rsid w:val="00365F7D"/>
    <w:rsid w:val="0036642D"/>
    <w:rsid w:val="00366C3F"/>
    <w:rsid w:val="00366ED9"/>
    <w:rsid w:val="003672EE"/>
    <w:rsid w:val="00367724"/>
    <w:rsid w:val="00370A05"/>
    <w:rsid w:val="003710BA"/>
    <w:rsid w:val="00373B8C"/>
    <w:rsid w:val="00374F6B"/>
    <w:rsid w:val="0037589A"/>
    <w:rsid w:val="003770F6"/>
    <w:rsid w:val="003774A2"/>
    <w:rsid w:val="0038099D"/>
    <w:rsid w:val="003813BD"/>
    <w:rsid w:val="00382D66"/>
    <w:rsid w:val="003833D3"/>
    <w:rsid w:val="00383E37"/>
    <w:rsid w:val="003844F0"/>
    <w:rsid w:val="003846BF"/>
    <w:rsid w:val="003851E8"/>
    <w:rsid w:val="00385E17"/>
    <w:rsid w:val="00387A3F"/>
    <w:rsid w:val="00387EF9"/>
    <w:rsid w:val="00390F94"/>
    <w:rsid w:val="0039264A"/>
    <w:rsid w:val="00393042"/>
    <w:rsid w:val="003946FB"/>
    <w:rsid w:val="00394AD5"/>
    <w:rsid w:val="00394D77"/>
    <w:rsid w:val="003951AB"/>
    <w:rsid w:val="00395A1B"/>
    <w:rsid w:val="00395CE4"/>
    <w:rsid w:val="0039642D"/>
    <w:rsid w:val="00396E12"/>
    <w:rsid w:val="003A1193"/>
    <w:rsid w:val="003A137F"/>
    <w:rsid w:val="003A2361"/>
    <w:rsid w:val="003A2B9E"/>
    <w:rsid w:val="003A2C2D"/>
    <w:rsid w:val="003A2E40"/>
    <w:rsid w:val="003A33D9"/>
    <w:rsid w:val="003A374C"/>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4215"/>
    <w:rsid w:val="003D4241"/>
    <w:rsid w:val="003D4C47"/>
    <w:rsid w:val="003D607D"/>
    <w:rsid w:val="003D660F"/>
    <w:rsid w:val="003D6CF5"/>
    <w:rsid w:val="003D7719"/>
    <w:rsid w:val="003E0322"/>
    <w:rsid w:val="003E0634"/>
    <w:rsid w:val="003E1438"/>
    <w:rsid w:val="003E386F"/>
    <w:rsid w:val="003E3972"/>
    <w:rsid w:val="003E4099"/>
    <w:rsid w:val="003E40EE"/>
    <w:rsid w:val="003E4343"/>
    <w:rsid w:val="003E45EA"/>
    <w:rsid w:val="003E5DEE"/>
    <w:rsid w:val="003E6223"/>
    <w:rsid w:val="003E65C1"/>
    <w:rsid w:val="003E7908"/>
    <w:rsid w:val="003F1B51"/>
    <w:rsid w:val="003F1C1B"/>
    <w:rsid w:val="003F21E0"/>
    <w:rsid w:val="003F32D4"/>
    <w:rsid w:val="003F3A2F"/>
    <w:rsid w:val="003F424A"/>
    <w:rsid w:val="003F632C"/>
    <w:rsid w:val="003F6771"/>
    <w:rsid w:val="003F6ABB"/>
    <w:rsid w:val="003F753E"/>
    <w:rsid w:val="00400C76"/>
    <w:rsid w:val="00401144"/>
    <w:rsid w:val="0040115A"/>
    <w:rsid w:val="0040182C"/>
    <w:rsid w:val="0040195D"/>
    <w:rsid w:val="00403A6C"/>
    <w:rsid w:val="004046D5"/>
    <w:rsid w:val="00404831"/>
    <w:rsid w:val="00404BCE"/>
    <w:rsid w:val="00404D83"/>
    <w:rsid w:val="00405656"/>
    <w:rsid w:val="00405766"/>
    <w:rsid w:val="00406718"/>
    <w:rsid w:val="0040673C"/>
    <w:rsid w:val="00407661"/>
    <w:rsid w:val="00407765"/>
    <w:rsid w:val="004102AE"/>
    <w:rsid w:val="00410314"/>
    <w:rsid w:val="00411074"/>
    <w:rsid w:val="00412063"/>
    <w:rsid w:val="00412211"/>
    <w:rsid w:val="00412E31"/>
    <w:rsid w:val="00412EB1"/>
    <w:rsid w:val="00413DDE"/>
    <w:rsid w:val="00414118"/>
    <w:rsid w:val="0041527E"/>
    <w:rsid w:val="00416084"/>
    <w:rsid w:val="00416713"/>
    <w:rsid w:val="004167B4"/>
    <w:rsid w:val="00416845"/>
    <w:rsid w:val="00417F87"/>
    <w:rsid w:val="0042186C"/>
    <w:rsid w:val="00422588"/>
    <w:rsid w:val="0042294D"/>
    <w:rsid w:val="00422F8E"/>
    <w:rsid w:val="004238F9"/>
    <w:rsid w:val="00424F8C"/>
    <w:rsid w:val="004259EE"/>
    <w:rsid w:val="00426275"/>
    <w:rsid w:val="00426ECB"/>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4BF"/>
    <w:rsid w:val="00442337"/>
    <w:rsid w:val="00445E35"/>
    <w:rsid w:val="00446408"/>
    <w:rsid w:val="0044763E"/>
    <w:rsid w:val="00450F02"/>
    <w:rsid w:val="00450F27"/>
    <w:rsid w:val="004510E5"/>
    <w:rsid w:val="00451B89"/>
    <w:rsid w:val="004520F3"/>
    <w:rsid w:val="00452DE5"/>
    <w:rsid w:val="0045456B"/>
    <w:rsid w:val="004546AF"/>
    <w:rsid w:val="004548C3"/>
    <w:rsid w:val="004548FA"/>
    <w:rsid w:val="00455A8A"/>
    <w:rsid w:val="004560D3"/>
    <w:rsid w:val="00456A75"/>
    <w:rsid w:val="00456DA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E71"/>
    <w:rsid w:val="004769BE"/>
    <w:rsid w:val="004774B3"/>
    <w:rsid w:val="00480E42"/>
    <w:rsid w:val="00482949"/>
    <w:rsid w:val="004835B5"/>
    <w:rsid w:val="0048387E"/>
    <w:rsid w:val="004845CA"/>
    <w:rsid w:val="00484917"/>
    <w:rsid w:val="00484B7C"/>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AC6"/>
    <w:rsid w:val="00495E2B"/>
    <w:rsid w:val="0049617C"/>
    <w:rsid w:val="004969A0"/>
    <w:rsid w:val="00497A87"/>
    <w:rsid w:val="004A100B"/>
    <w:rsid w:val="004A17E9"/>
    <w:rsid w:val="004A2627"/>
    <w:rsid w:val="004A495F"/>
    <w:rsid w:val="004A4E7F"/>
    <w:rsid w:val="004A6856"/>
    <w:rsid w:val="004A7544"/>
    <w:rsid w:val="004A7CD5"/>
    <w:rsid w:val="004B0D46"/>
    <w:rsid w:val="004B0F8B"/>
    <w:rsid w:val="004B17DB"/>
    <w:rsid w:val="004B1A55"/>
    <w:rsid w:val="004B2508"/>
    <w:rsid w:val="004B323A"/>
    <w:rsid w:val="004B5FF0"/>
    <w:rsid w:val="004B6B0F"/>
    <w:rsid w:val="004B709B"/>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6E08"/>
    <w:rsid w:val="004C7CD4"/>
    <w:rsid w:val="004C7DC8"/>
    <w:rsid w:val="004D1445"/>
    <w:rsid w:val="004D17EF"/>
    <w:rsid w:val="004D21B0"/>
    <w:rsid w:val="004D420E"/>
    <w:rsid w:val="004D45EF"/>
    <w:rsid w:val="004D4CAC"/>
    <w:rsid w:val="004D4D72"/>
    <w:rsid w:val="004D6B98"/>
    <w:rsid w:val="004D737D"/>
    <w:rsid w:val="004D799A"/>
    <w:rsid w:val="004E139E"/>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7392"/>
    <w:rsid w:val="004F7738"/>
    <w:rsid w:val="004F7926"/>
    <w:rsid w:val="005012C7"/>
    <w:rsid w:val="0050170D"/>
    <w:rsid w:val="005017F7"/>
    <w:rsid w:val="00501AB9"/>
    <w:rsid w:val="00501FA7"/>
    <w:rsid w:val="005034DC"/>
    <w:rsid w:val="005059D0"/>
    <w:rsid w:val="00505A66"/>
    <w:rsid w:val="00505BFA"/>
    <w:rsid w:val="00505FEA"/>
    <w:rsid w:val="0050618B"/>
    <w:rsid w:val="0050681C"/>
    <w:rsid w:val="005071B4"/>
    <w:rsid w:val="00507225"/>
    <w:rsid w:val="00507687"/>
    <w:rsid w:val="005107C4"/>
    <w:rsid w:val="00510E18"/>
    <w:rsid w:val="00510F5C"/>
    <w:rsid w:val="005117A9"/>
    <w:rsid w:val="00511F57"/>
    <w:rsid w:val="005120E8"/>
    <w:rsid w:val="005120F1"/>
    <w:rsid w:val="005125D4"/>
    <w:rsid w:val="0051272E"/>
    <w:rsid w:val="00512EEC"/>
    <w:rsid w:val="0051359F"/>
    <w:rsid w:val="00514B0E"/>
    <w:rsid w:val="00515CAA"/>
    <w:rsid w:val="00515CBE"/>
    <w:rsid w:val="00515E2B"/>
    <w:rsid w:val="00516DD7"/>
    <w:rsid w:val="005173FA"/>
    <w:rsid w:val="00517E9E"/>
    <w:rsid w:val="005207DD"/>
    <w:rsid w:val="00520C2B"/>
    <w:rsid w:val="00522A7E"/>
    <w:rsid w:val="00522D5A"/>
    <w:rsid w:val="00522F20"/>
    <w:rsid w:val="0052395B"/>
    <w:rsid w:val="00523BA9"/>
    <w:rsid w:val="00525E73"/>
    <w:rsid w:val="005264BB"/>
    <w:rsid w:val="0052796D"/>
    <w:rsid w:val="005308DB"/>
    <w:rsid w:val="005309EC"/>
    <w:rsid w:val="00530A2E"/>
    <w:rsid w:val="00530E51"/>
    <w:rsid w:val="00530FBE"/>
    <w:rsid w:val="0053103B"/>
    <w:rsid w:val="005311E8"/>
    <w:rsid w:val="005323CC"/>
    <w:rsid w:val="00532918"/>
    <w:rsid w:val="00533159"/>
    <w:rsid w:val="005339DB"/>
    <w:rsid w:val="00533D5F"/>
    <w:rsid w:val="00534C89"/>
    <w:rsid w:val="005413C5"/>
    <w:rsid w:val="00541573"/>
    <w:rsid w:val="00542BCD"/>
    <w:rsid w:val="005430A3"/>
    <w:rsid w:val="005431DF"/>
    <w:rsid w:val="0054348A"/>
    <w:rsid w:val="005449B3"/>
    <w:rsid w:val="00544E33"/>
    <w:rsid w:val="00547263"/>
    <w:rsid w:val="0054767F"/>
    <w:rsid w:val="005529B6"/>
    <w:rsid w:val="00552A64"/>
    <w:rsid w:val="00553D41"/>
    <w:rsid w:val="00554010"/>
    <w:rsid w:val="005545E9"/>
    <w:rsid w:val="00562162"/>
    <w:rsid w:val="005630B7"/>
    <w:rsid w:val="0056346B"/>
    <w:rsid w:val="00563B9D"/>
    <w:rsid w:val="00563FD3"/>
    <w:rsid w:val="00565122"/>
    <w:rsid w:val="00565DD7"/>
    <w:rsid w:val="005665AA"/>
    <w:rsid w:val="00567527"/>
    <w:rsid w:val="00571777"/>
    <w:rsid w:val="00571A2F"/>
    <w:rsid w:val="00572BCC"/>
    <w:rsid w:val="00572F0E"/>
    <w:rsid w:val="0057472F"/>
    <w:rsid w:val="0057517D"/>
    <w:rsid w:val="0057545B"/>
    <w:rsid w:val="00575576"/>
    <w:rsid w:val="00576264"/>
    <w:rsid w:val="0057666D"/>
    <w:rsid w:val="00577F66"/>
    <w:rsid w:val="00580FF5"/>
    <w:rsid w:val="0058141C"/>
    <w:rsid w:val="00581C69"/>
    <w:rsid w:val="0058275D"/>
    <w:rsid w:val="00584152"/>
    <w:rsid w:val="00585181"/>
    <w:rsid w:val="0058519C"/>
    <w:rsid w:val="00585851"/>
    <w:rsid w:val="00585B67"/>
    <w:rsid w:val="0058770D"/>
    <w:rsid w:val="005879E5"/>
    <w:rsid w:val="00587D9A"/>
    <w:rsid w:val="0059021D"/>
    <w:rsid w:val="00590423"/>
    <w:rsid w:val="0059149A"/>
    <w:rsid w:val="00593288"/>
    <w:rsid w:val="00593CF2"/>
    <w:rsid w:val="00595538"/>
    <w:rsid w:val="005956EE"/>
    <w:rsid w:val="00595D70"/>
    <w:rsid w:val="00597DA0"/>
    <w:rsid w:val="005A00C4"/>
    <w:rsid w:val="005A083E"/>
    <w:rsid w:val="005A2D2A"/>
    <w:rsid w:val="005A30E7"/>
    <w:rsid w:val="005A4404"/>
    <w:rsid w:val="005A474B"/>
    <w:rsid w:val="005A4F17"/>
    <w:rsid w:val="005A5BA4"/>
    <w:rsid w:val="005A60F2"/>
    <w:rsid w:val="005A6762"/>
    <w:rsid w:val="005A682A"/>
    <w:rsid w:val="005A7AE7"/>
    <w:rsid w:val="005B0519"/>
    <w:rsid w:val="005B1A38"/>
    <w:rsid w:val="005B389C"/>
    <w:rsid w:val="005B4802"/>
    <w:rsid w:val="005B62E2"/>
    <w:rsid w:val="005B7344"/>
    <w:rsid w:val="005C084A"/>
    <w:rsid w:val="005C14D9"/>
    <w:rsid w:val="005C1D9E"/>
    <w:rsid w:val="005C1EA6"/>
    <w:rsid w:val="005C3A4C"/>
    <w:rsid w:val="005C3BDB"/>
    <w:rsid w:val="005C4896"/>
    <w:rsid w:val="005C4B36"/>
    <w:rsid w:val="005C4FA5"/>
    <w:rsid w:val="005C66E1"/>
    <w:rsid w:val="005C7377"/>
    <w:rsid w:val="005D0B99"/>
    <w:rsid w:val="005D0EB1"/>
    <w:rsid w:val="005D1A4A"/>
    <w:rsid w:val="005D249E"/>
    <w:rsid w:val="005D268A"/>
    <w:rsid w:val="005D308E"/>
    <w:rsid w:val="005D37D5"/>
    <w:rsid w:val="005D3978"/>
    <w:rsid w:val="005D39D7"/>
    <w:rsid w:val="005D3A48"/>
    <w:rsid w:val="005D5E70"/>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86B"/>
    <w:rsid w:val="005F2145"/>
    <w:rsid w:val="005F39B0"/>
    <w:rsid w:val="005F409D"/>
    <w:rsid w:val="005F40C0"/>
    <w:rsid w:val="005F52FB"/>
    <w:rsid w:val="005F54CE"/>
    <w:rsid w:val="005F7DD6"/>
    <w:rsid w:val="005F7EED"/>
    <w:rsid w:val="00600C06"/>
    <w:rsid w:val="00600C78"/>
    <w:rsid w:val="006016E1"/>
    <w:rsid w:val="0060194C"/>
    <w:rsid w:val="00602B7F"/>
    <w:rsid w:val="00602BB4"/>
    <w:rsid w:val="00602D27"/>
    <w:rsid w:val="006037B6"/>
    <w:rsid w:val="006057EA"/>
    <w:rsid w:val="006066E6"/>
    <w:rsid w:val="006073C5"/>
    <w:rsid w:val="0061134B"/>
    <w:rsid w:val="00611E59"/>
    <w:rsid w:val="00612523"/>
    <w:rsid w:val="00612963"/>
    <w:rsid w:val="006143F4"/>
    <w:rsid w:val="006144A1"/>
    <w:rsid w:val="00615EBB"/>
    <w:rsid w:val="00616096"/>
    <w:rsid w:val="006160A2"/>
    <w:rsid w:val="006170E9"/>
    <w:rsid w:val="006178F6"/>
    <w:rsid w:val="0062306B"/>
    <w:rsid w:val="006231B6"/>
    <w:rsid w:val="0062437B"/>
    <w:rsid w:val="00626DBD"/>
    <w:rsid w:val="006277CA"/>
    <w:rsid w:val="006302AA"/>
    <w:rsid w:val="00631D03"/>
    <w:rsid w:val="00632642"/>
    <w:rsid w:val="00632C32"/>
    <w:rsid w:val="006342AC"/>
    <w:rsid w:val="00634752"/>
    <w:rsid w:val="006361C9"/>
    <w:rsid w:val="006363BD"/>
    <w:rsid w:val="00636FAB"/>
    <w:rsid w:val="006373F9"/>
    <w:rsid w:val="006412DC"/>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3BCF"/>
    <w:rsid w:val="0065505B"/>
    <w:rsid w:val="006550E8"/>
    <w:rsid w:val="00655BA8"/>
    <w:rsid w:val="00656046"/>
    <w:rsid w:val="00656569"/>
    <w:rsid w:val="006568CF"/>
    <w:rsid w:val="00656CCE"/>
    <w:rsid w:val="006628F8"/>
    <w:rsid w:val="00662E2A"/>
    <w:rsid w:val="006634B1"/>
    <w:rsid w:val="00663A56"/>
    <w:rsid w:val="006664A0"/>
    <w:rsid w:val="00666A12"/>
    <w:rsid w:val="006670AC"/>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86A"/>
    <w:rsid w:val="00684DBF"/>
    <w:rsid w:val="00684FDB"/>
    <w:rsid w:val="00686568"/>
    <w:rsid w:val="00686776"/>
    <w:rsid w:val="00686BEE"/>
    <w:rsid w:val="00686BF1"/>
    <w:rsid w:val="006878A6"/>
    <w:rsid w:val="0069117A"/>
    <w:rsid w:val="00691388"/>
    <w:rsid w:val="00691648"/>
    <w:rsid w:val="00692A68"/>
    <w:rsid w:val="0069464C"/>
    <w:rsid w:val="006946AC"/>
    <w:rsid w:val="006949D6"/>
    <w:rsid w:val="00695D85"/>
    <w:rsid w:val="0069635D"/>
    <w:rsid w:val="00697C32"/>
    <w:rsid w:val="00697EE1"/>
    <w:rsid w:val="006A02F7"/>
    <w:rsid w:val="006A30A2"/>
    <w:rsid w:val="006A3116"/>
    <w:rsid w:val="006A36EF"/>
    <w:rsid w:val="006A4AF1"/>
    <w:rsid w:val="006A4E87"/>
    <w:rsid w:val="006A5A9F"/>
    <w:rsid w:val="006A644D"/>
    <w:rsid w:val="006A667E"/>
    <w:rsid w:val="006A6859"/>
    <w:rsid w:val="006A6D23"/>
    <w:rsid w:val="006A70BA"/>
    <w:rsid w:val="006A7B38"/>
    <w:rsid w:val="006B25DE"/>
    <w:rsid w:val="006B3052"/>
    <w:rsid w:val="006B32B9"/>
    <w:rsid w:val="006B3BE6"/>
    <w:rsid w:val="006B4929"/>
    <w:rsid w:val="006B4D84"/>
    <w:rsid w:val="006B5187"/>
    <w:rsid w:val="006B60A8"/>
    <w:rsid w:val="006B6117"/>
    <w:rsid w:val="006B690D"/>
    <w:rsid w:val="006B6F78"/>
    <w:rsid w:val="006C0221"/>
    <w:rsid w:val="006C1C3B"/>
    <w:rsid w:val="006C3067"/>
    <w:rsid w:val="006C4A29"/>
    <w:rsid w:val="006C4E43"/>
    <w:rsid w:val="006C643E"/>
    <w:rsid w:val="006D2932"/>
    <w:rsid w:val="006D3671"/>
    <w:rsid w:val="006D3960"/>
    <w:rsid w:val="006D3CEE"/>
    <w:rsid w:val="006D3EB1"/>
    <w:rsid w:val="006D4176"/>
    <w:rsid w:val="006D6062"/>
    <w:rsid w:val="006D60E9"/>
    <w:rsid w:val="006D6190"/>
    <w:rsid w:val="006D6434"/>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F05BA"/>
    <w:rsid w:val="006F0CB9"/>
    <w:rsid w:val="006F376F"/>
    <w:rsid w:val="006F4DBB"/>
    <w:rsid w:val="006F516F"/>
    <w:rsid w:val="006F7956"/>
    <w:rsid w:val="006F7C0C"/>
    <w:rsid w:val="00700755"/>
    <w:rsid w:val="007017DE"/>
    <w:rsid w:val="0070334E"/>
    <w:rsid w:val="00703CC1"/>
    <w:rsid w:val="00703DD3"/>
    <w:rsid w:val="00704600"/>
    <w:rsid w:val="0070464C"/>
    <w:rsid w:val="00704DE3"/>
    <w:rsid w:val="0070554E"/>
    <w:rsid w:val="0070646B"/>
    <w:rsid w:val="00706BBB"/>
    <w:rsid w:val="00707E25"/>
    <w:rsid w:val="00710338"/>
    <w:rsid w:val="007117EF"/>
    <w:rsid w:val="00712A06"/>
    <w:rsid w:val="007130A2"/>
    <w:rsid w:val="007139A2"/>
    <w:rsid w:val="00715463"/>
    <w:rsid w:val="00717029"/>
    <w:rsid w:val="007209F0"/>
    <w:rsid w:val="00720EE9"/>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13F4"/>
    <w:rsid w:val="007614F8"/>
    <w:rsid w:val="007617E4"/>
    <w:rsid w:val="00761C1E"/>
    <w:rsid w:val="007622D1"/>
    <w:rsid w:val="007625ED"/>
    <w:rsid w:val="00763D01"/>
    <w:rsid w:val="007643AB"/>
    <w:rsid w:val="007655D5"/>
    <w:rsid w:val="00766B18"/>
    <w:rsid w:val="00766EE0"/>
    <w:rsid w:val="00771383"/>
    <w:rsid w:val="00771610"/>
    <w:rsid w:val="007734A4"/>
    <w:rsid w:val="00773E14"/>
    <w:rsid w:val="00773F7D"/>
    <w:rsid w:val="007741BA"/>
    <w:rsid w:val="00774429"/>
    <w:rsid w:val="007763C1"/>
    <w:rsid w:val="00777137"/>
    <w:rsid w:val="007774A1"/>
    <w:rsid w:val="00777570"/>
    <w:rsid w:val="00777E82"/>
    <w:rsid w:val="00780951"/>
    <w:rsid w:val="00780DFD"/>
    <w:rsid w:val="00781359"/>
    <w:rsid w:val="00781470"/>
    <w:rsid w:val="00781FB0"/>
    <w:rsid w:val="00783426"/>
    <w:rsid w:val="00783FD2"/>
    <w:rsid w:val="007847DE"/>
    <w:rsid w:val="0078556E"/>
    <w:rsid w:val="00786921"/>
    <w:rsid w:val="0078715E"/>
    <w:rsid w:val="007901E8"/>
    <w:rsid w:val="00791947"/>
    <w:rsid w:val="00792755"/>
    <w:rsid w:val="00792C04"/>
    <w:rsid w:val="00792F83"/>
    <w:rsid w:val="007938E4"/>
    <w:rsid w:val="00793EAE"/>
    <w:rsid w:val="00794053"/>
    <w:rsid w:val="00795506"/>
    <w:rsid w:val="00796F26"/>
    <w:rsid w:val="007A0FB3"/>
    <w:rsid w:val="007A1EAA"/>
    <w:rsid w:val="007A2E51"/>
    <w:rsid w:val="007A3375"/>
    <w:rsid w:val="007A3EB4"/>
    <w:rsid w:val="007A451F"/>
    <w:rsid w:val="007A5EE7"/>
    <w:rsid w:val="007A757C"/>
    <w:rsid w:val="007A79FD"/>
    <w:rsid w:val="007A7EC3"/>
    <w:rsid w:val="007B048F"/>
    <w:rsid w:val="007B0676"/>
    <w:rsid w:val="007B072B"/>
    <w:rsid w:val="007B0B9D"/>
    <w:rsid w:val="007B0C51"/>
    <w:rsid w:val="007B0EAB"/>
    <w:rsid w:val="007B0ED5"/>
    <w:rsid w:val="007B11F1"/>
    <w:rsid w:val="007B1EAB"/>
    <w:rsid w:val="007B2561"/>
    <w:rsid w:val="007B26E3"/>
    <w:rsid w:val="007B27B9"/>
    <w:rsid w:val="007B2ED8"/>
    <w:rsid w:val="007B3690"/>
    <w:rsid w:val="007B3A95"/>
    <w:rsid w:val="007B5A43"/>
    <w:rsid w:val="007B6076"/>
    <w:rsid w:val="007B691C"/>
    <w:rsid w:val="007B6C78"/>
    <w:rsid w:val="007B709B"/>
    <w:rsid w:val="007B7370"/>
    <w:rsid w:val="007C03BB"/>
    <w:rsid w:val="007C0A37"/>
    <w:rsid w:val="007C1343"/>
    <w:rsid w:val="007C2BA0"/>
    <w:rsid w:val="007C2EA6"/>
    <w:rsid w:val="007C51C2"/>
    <w:rsid w:val="007C5EF1"/>
    <w:rsid w:val="007C7BF5"/>
    <w:rsid w:val="007D0150"/>
    <w:rsid w:val="007D02D8"/>
    <w:rsid w:val="007D042C"/>
    <w:rsid w:val="007D19B7"/>
    <w:rsid w:val="007D2926"/>
    <w:rsid w:val="007D32E9"/>
    <w:rsid w:val="007D3C25"/>
    <w:rsid w:val="007D5CA1"/>
    <w:rsid w:val="007D75E5"/>
    <w:rsid w:val="007D7644"/>
    <w:rsid w:val="007D773E"/>
    <w:rsid w:val="007E066E"/>
    <w:rsid w:val="007E1356"/>
    <w:rsid w:val="007E1D29"/>
    <w:rsid w:val="007E20FC"/>
    <w:rsid w:val="007E2D27"/>
    <w:rsid w:val="007E2EC1"/>
    <w:rsid w:val="007E36D7"/>
    <w:rsid w:val="007E5576"/>
    <w:rsid w:val="007E67A8"/>
    <w:rsid w:val="007E7062"/>
    <w:rsid w:val="007F0D97"/>
    <w:rsid w:val="007F0E1E"/>
    <w:rsid w:val="007F0E20"/>
    <w:rsid w:val="007F1ED7"/>
    <w:rsid w:val="007F29A7"/>
    <w:rsid w:val="007F3A82"/>
    <w:rsid w:val="007F58DE"/>
    <w:rsid w:val="007F729B"/>
    <w:rsid w:val="007F755F"/>
    <w:rsid w:val="0080011E"/>
    <w:rsid w:val="008004B4"/>
    <w:rsid w:val="008026E3"/>
    <w:rsid w:val="00802A27"/>
    <w:rsid w:val="00803B20"/>
    <w:rsid w:val="00804484"/>
    <w:rsid w:val="00805BE8"/>
    <w:rsid w:val="00806FD5"/>
    <w:rsid w:val="00807870"/>
    <w:rsid w:val="00811CF5"/>
    <w:rsid w:val="00812811"/>
    <w:rsid w:val="00813AF9"/>
    <w:rsid w:val="008151FF"/>
    <w:rsid w:val="00815654"/>
    <w:rsid w:val="00816078"/>
    <w:rsid w:val="008177E3"/>
    <w:rsid w:val="00820230"/>
    <w:rsid w:val="008202AA"/>
    <w:rsid w:val="00821B17"/>
    <w:rsid w:val="00823AA9"/>
    <w:rsid w:val="00823B83"/>
    <w:rsid w:val="00824A26"/>
    <w:rsid w:val="00824D9B"/>
    <w:rsid w:val="008255B9"/>
    <w:rsid w:val="0082572D"/>
    <w:rsid w:val="00825CD8"/>
    <w:rsid w:val="00827324"/>
    <w:rsid w:val="00830B26"/>
    <w:rsid w:val="00830DDF"/>
    <w:rsid w:val="00832C1D"/>
    <w:rsid w:val="0083319A"/>
    <w:rsid w:val="00833AD7"/>
    <w:rsid w:val="008352B6"/>
    <w:rsid w:val="008355C8"/>
    <w:rsid w:val="008355EA"/>
    <w:rsid w:val="00836148"/>
    <w:rsid w:val="0083651B"/>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7029F"/>
    <w:rsid w:val="00870BF1"/>
    <w:rsid w:val="008714E1"/>
    <w:rsid w:val="008715CA"/>
    <w:rsid w:val="008716DC"/>
    <w:rsid w:val="0087332D"/>
    <w:rsid w:val="00873E1F"/>
    <w:rsid w:val="00874C16"/>
    <w:rsid w:val="00875012"/>
    <w:rsid w:val="008751F6"/>
    <w:rsid w:val="008764AB"/>
    <w:rsid w:val="00876791"/>
    <w:rsid w:val="008805DE"/>
    <w:rsid w:val="008806DB"/>
    <w:rsid w:val="008823CC"/>
    <w:rsid w:val="00882EE6"/>
    <w:rsid w:val="00884488"/>
    <w:rsid w:val="00884F4F"/>
    <w:rsid w:val="00884F51"/>
    <w:rsid w:val="00885DF5"/>
    <w:rsid w:val="0088634C"/>
    <w:rsid w:val="008863DB"/>
    <w:rsid w:val="008866BE"/>
    <w:rsid w:val="00886B81"/>
    <w:rsid w:val="00886D1F"/>
    <w:rsid w:val="00887297"/>
    <w:rsid w:val="00887AD1"/>
    <w:rsid w:val="008905B7"/>
    <w:rsid w:val="00890F3A"/>
    <w:rsid w:val="00891EE1"/>
    <w:rsid w:val="00893408"/>
    <w:rsid w:val="00893987"/>
    <w:rsid w:val="0089431B"/>
    <w:rsid w:val="00894646"/>
    <w:rsid w:val="00894A5E"/>
    <w:rsid w:val="00894D86"/>
    <w:rsid w:val="0089507A"/>
    <w:rsid w:val="008954A9"/>
    <w:rsid w:val="00896266"/>
    <w:rsid w:val="008963EF"/>
    <w:rsid w:val="0089688E"/>
    <w:rsid w:val="008A02E7"/>
    <w:rsid w:val="008A05AA"/>
    <w:rsid w:val="008A1110"/>
    <w:rsid w:val="008A1437"/>
    <w:rsid w:val="008A1FBE"/>
    <w:rsid w:val="008A5BBA"/>
    <w:rsid w:val="008A7082"/>
    <w:rsid w:val="008A713F"/>
    <w:rsid w:val="008A78F4"/>
    <w:rsid w:val="008B0173"/>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2F88"/>
    <w:rsid w:val="008C4F70"/>
    <w:rsid w:val="008C5E72"/>
    <w:rsid w:val="008C60E9"/>
    <w:rsid w:val="008D0199"/>
    <w:rsid w:val="008D0F51"/>
    <w:rsid w:val="008D12AD"/>
    <w:rsid w:val="008D13D1"/>
    <w:rsid w:val="008D1B7C"/>
    <w:rsid w:val="008D1E52"/>
    <w:rsid w:val="008D1E82"/>
    <w:rsid w:val="008D3C86"/>
    <w:rsid w:val="008D4274"/>
    <w:rsid w:val="008D44C7"/>
    <w:rsid w:val="008D5201"/>
    <w:rsid w:val="008D54F4"/>
    <w:rsid w:val="008D5CE8"/>
    <w:rsid w:val="008D6657"/>
    <w:rsid w:val="008D6A09"/>
    <w:rsid w:val="008E1F60"/>
    <w:rsid w:val="008E231B"/>
    <w:rsid w:val="008E2818"/>
    <w:rsid w:val="008E307E"/>
    <w:rsid w:val="008E4089"/>
    <w:rsid w:val="008E4D0C"/>
    <w:rsid w:val="008E5191"/>
    <w:rsid w:val="008E6F28"/>
    <w:rsid w:val="008F15E9"/>
    <w:rsid w:val="008F16D5"/>
    <w:rsid w:val="008F24CE"/>
    <w:rsid w:val="008F4DD1"/>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0FA"/>
    <w:rsid w:val="00912543"/>
    <w:rsid w:val="00912AD8"/>
    <w:rsid w:val="00912C33"/>
    <w:rsid w:val="009142EB"/>
    <w:rsid w:val="00915D73"/>
    <w:rsid w:val="00916077"/>
    <w:rsid w:val="009160BE"/>
    <w:rsid w:val="009166A0"/>
    <w:rsid w:val="0091696A"/>
    <w:rsid w:val="009170A2"/>
    <w:rsid w:val="00920013"/>
    <w:rsid w:val="009208A6"/>
    <w:rsid w:val="00922175"/>
    <w:rsid w:val="00923360"/>
    <w:rsid w:val="00924514"/>
    <w:rsid w:val="0092493D"/>
    <w:rsid w:val="00925423"/>
    <w:rsid w:val="0092672F"/>
    <w:rsid w:val="00927316"/>
    <w:rsid w:val="00930FBA"/>
    <w:rsid w:val="0093133D"/>
    <w:rsid w:val="00931559"/>
    <w:rsid w:val="0093233B"/>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2838"/>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4BAC"/>
    <w:rsid w:val="00966A0D"/>
    <w:rsid w:val="009704A3"/>
    <w:rsid w:val="00972193"/>
    <w:rsid w:val="009721B0"/>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142B"/>
    <w:rsid w:val="00992977"/>
    <w:rsid w:val="00992C04"/>
    <w:rsid w:val="009932AC"/>
    <w:rsid w:val="0099340B"/>
    <w:rsid w:val="009934C5"/>
    <w:rsid w:val="00994159"/>
    <w:rsid w:val="00994351"/>
    <w:rsid w:val="00994457"/>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4536"/>
    <w:rsid w:val="009A51B8"/>
    <w:rsid w:val="009A5FE6"/>
    <w:rsid w:val="009A68E6"/>
    <w:rsid w:val="009A6F37"/>
    <w:rsid w:val="009A7598"/>
    <w:rsid w:val="009A7DA5"/>
    <w:rsid w:val="009A7F52"/>
    <w:rsid w:val="009A7F88"/>
    <w:rsid w:val="009B03AC"/>
    <w:rsid w:val="009B0D28"/>
    <w:rsid w:val="009B14CE"/>
    <w:rsid w:val="009B18B1"/>
    <w:rsid w:val="009B1A6A"/>
    <w:rsid w:val="009B1DF8"/>
    <w:rsid w:val="009B3550"/>
    <w:rsid w:val="009B3D20"/>
    <w:rsid w:val="009B4D24"/>
    <w:rsid w:val="009B5418"/>
    <w:rsid w:val="009B56E6"/>
    <w:rsid w:val="009B5B9D"/>
    <w:rsid w:val="009B61B4"/>
    <w:rsid w:val="009B6E68"/>
    <w:rsid w:val="009B6FCC"/>
    <w:rsid w:val="009C0727"/>
    <w:rsid w:val="009C0804"/>
    <w:rsid w:val="009C1B99"/>
    <w:rsid w:val="009C20BC"/>
    <w:rsid w:val="009C26F4"/>
    <w:rsid w:val="009C278C"/>
    <w:rsid w:val="009C3C80"/>
    <w:rsid w:val="009C4325"/>
    <w:rsid w:val="009C492F"/>
    <w:rsid w:val="009C5FE4"/>
    <w:rsid w:val="009C6D6B"/>
    <w:rsid w:val="009D2278"/>
    <w:rsid w:val="009D2FF2"/>
    <w:rsid w:val="009D3226"/>
    <w:rsid w:val="009D3385"/>
    <w:rsid w:val="009D39A6"/>
    <w:rsid w:val="009D4AD9"/>
    <w:rsid w:val="009D504C"/>
    <w:rsid w:val="009D5539"/>
    <w:rsid w:val="009D56D4"/>
    <w:rsid w:val="009D57DA"/>
    <w:rsid w:val="009D59E6"/>
    <w:rsid w:val="009D66D7"/>
    <w:rsid w:val="009D78C2"/>
    <w:rsid w:val="009D793C"/>
    <w:rsid w:val="009E0719"/>
    <w:rsid w:val="009E16A9"/>
    <w:rsid w:val="009E1AC1"/>
    <w:rsid w:val="009E1B7B"/>
    <w:rsid w:val="009E2087"/>
    <w:rsid w:val="009E2659"/>
    <w:rsid w:val="009E2C47"/>
    <w:rsid w:val="009E3615"/>
    <w:rsid w:val="009E375F"/>
    <w:rsid w:val="009E39D4"/>
    <w:rsid w:val="009E3A42"/>
    <w:rsid w:val="009E41FC"/>
    <w:rsid w:val="009E433B"/>
    <w:rsid w:val="009E43CD"/>
    <w:rsid w:val="009E4DDA"/>
    <w:rsid w:val="009E5401"/>
    <w:rsid w:val="009E5414"/>
    <w:rsid w:val="009E60EC"/>
    <w:rsid w:val="009E6CB1"/>
    <w:rsid w:val="009F02D0"/>
    <w:rsid w:val="009F0BD8"/>
    <w:rsid w:val="009F0C68"/>
    <w:rsid w:val="009F2769"/>
    <w:rsid w:val="009F526D"/>
    <w:rsid w:val="009F551B"/>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E40"/>
    <w:rsid w:val="00A32E4C"/>
    <w:rsid w:val="00A33926"/>
    <w:rsid w:val="00A33DDF"/>
    <w:rsid w:val="00A33F5A"/>
    <w:rsid w:val="00A34547"/>
    <w:rsid w:val="00A36323"/>
    <w:rsid w:val="00A36409"/>
    <w:rsid w:val="00A36448"/>
    <w:rsid w:val="00A36B4F"/>
    <w:rsid w:val="00A376B7"/>
    <w:rsid w:val="00A37764"/>
    <w:rsid w:val="00A37850"/>
    <w:rsid w:val="00A40465"/>
    <w:rsid w:val="00A40F4B"/>
    <w:rsid w:val="00A41BF5"/>
    <w:rsid w:val="00A41EB1"/>
    <w:rsid w:val="00A446D7"/>
    <w:rsid w:val="00A44778"/>
    <w:rsid w:val="00A469E7"/>
    <w:rsid w:val="00A50C3B"/>
    <w:rsid w:val="00A52FE8"/>
    <w:rsid w:val="00A54B64"/>
    <w:rsid w:val="00A559F0"/>
    <w:rsid w:val="00A55C9F"/>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ADC"/>
    <w:rsid w:val="00A67839"/>
    <w:rsid w:val="00A67A0A"/>
    <w:rsid w:val="00A70027"/>
    <w:rsid w:val="00A7147D"/>
    <w:rsid w:val="00A71498"/>
    <w:rsid w:val="00A72DCF"/>
    <w:rsid w:val="00A730DA"/>
    <w:rsid w:val="00A7333B"/>
    <w:rsid w:val="00A738FC"/>
    <w:rsid w:val="00A75AA9"/>
    <w:rsid w:val="00A76CC8"/>
    <w:rsid w:val="00A77D09"/>
    <w:rsid w:val="00A81523"/>
    <w:rsid w:val="00A81B15"/>
    <w:rsid w:val="00A8211F"/>
    <w:rsid w:val="00A8270B"/>
    <w:rsid w:val="00A83340"/>
    <w:rsid w:val="00A835B3"/>
    <w:rsid w:val="00A837FF"/>
    <w:rsid w:val="00A83FC9"/>
    <w:rsid w:val="00A84052"/>
    <w:rsid w:val="00A8454C"/>
    <w:rsid w:val="00A84DC8"/>
    <w:rsid w:val="00A85101"/>
    <w:rsid w:val="00A856D3"/>
    <w:rsid w:val="00A85DBC"/>
    <w:rsid w:val="00A874B4"/>
    <w:rsid w:val="00A87FEB"/>
    <w:rsid w:val="00A9214D"/>
    <w:rsid w:val="00A926AE"/>
    <w:rsid w:val="00A93F9F"/>
    <w:rsid w:val="00A9420E"/>
    <w:rsid w:val="00A96E12"/>
    <w:rsid w:val="00A97648"/>
    <w:rsid w:val="00AA03E9"/>
    <w:rsid w:val="00AA06A5"/>
    <w:rsid w:val="00AA1268"/>
    <w:rsid w:val="00AA1CFD"/>
    <w:rsid w:val="00AA2239"/>
    <w:rsid w:val="00AA26B3"/>
    <w:rsid w:val="00AA33D2"/>
    <w:rsid w:val="00AA495C"/>
    <w:rsid w:val="00AA5B15"/>
    <w:rsid w:val="00AA6221"/>
    <w:rsid w:val="00AA6718"/>
    <w:rsid w:val="00AA6D0D"/>
    <w:rsid w:val="00AA73EC"/>
    <w:rsid w:val="00AA78C5"/>
    <w:rsid w:val="00AA7D18"/>
    <w:rsid w:val="00AA7E38"/>
    <w:rsid w:val="00AB0C57"/>
    <w:rsid w:val="00AB1195"/>
    <w:rsid w:val="00AB168D"/>
    <w:rsid w:val="00AB1807"/>
    <w:rsid w:val="00AB1B00"/>
    <w:rsid w:val="00AB3293"/>
    <w:rsid w:val="00AB33C7"/>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5511"/>
    <w:rsid w:val="00AD61C6"/>
    <w:rsid w:val="00AD69C8"/>
    <w:rsid w:val="00AD7735"/>
    <w:rsid w:val="00AD7736"/>
    <w:rsid w:val="00AD79E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006"/>
    <w:rsid w:val="00B01750"/>
    <w:rsid w:val="00B01976"/>
    <w:rsid w:val="00B01B99"/>
    <w:rsid w:val="00B0266F"/>
    <w:rsid w:val="00B0278F"/>
    <w:rsid w:val="00B02888"/>
    <w:rsid w:val="00B03055"/>
    <w:rsid w:val="00B03FB2"/>
    <w:rsid w:val="00B0402A"/>
    <w:rsid w:val="00B0434B"/>
    <w:rsid w:val="00B04B90"/>
    <w:rsid w:val="00B04D3B"/>
    <w:rsid w:val="00B051AC"/>
    <w:rsid w:val="00B067CA"/>
    <w:rsid w:val="00B072B8"/>
    <w:rsid w:val="00B07D85"/>
    <w:rsid w:val="00B10A2F"/>
    <w:rsid w:val="00B10C6D"/>
    <w:rsid w:val="00B10FB3"/>
    <w:rsid w:val="00B112AB"/>
    <w:rsid w:val="00B1254D"/>
    <w:rsid w:val="00B12B26"/>
    <w:rsid w:val="00B141E3"/>
    <w:rsid w:val="00B152F8"/>
    <w:rsid w:val="00B163F8"/>
    <w:rsid w:val="00B20FEF"/>
    <w:rsid w:val="00B20FFE"/>
    <w:rsid w:val="00B2330B"/>
    <w:rsid w:val="00B235DC"/>
    <w:rsid w:val="00B23DA7"/>
    <w:rsid w:val="00B24165"/>
    <w:rsid w:val="00B2434E"/>
    <w:rsid w:val="00B2472D"/>
    <w:rsid w:val="00B2483D"/>
    <w:rsid w:val="00B24CA0"/>
    <w:rsid w:val="00B2549F"/>
    <w:rsid w:val="00B25B9D"/>
    <w:rsid w:val="00B262D2"/>
    <w:rsid w:val="00B26E74"/>
    <w:rsid w:val="00B278AE"/>
    <w:rsid w:val="00B27A2B"/>
    <w:rsid w:val="00B3039E"/>
    <w:rsid w:val="00B31355"/>
    <w:rsid w:val="00B32AE4"/>
    <w:rsid w:val="00B32C5E"/>
    <w:rsid w:val="00B32D04"/>
    <w:rsid w:val="00B3338E"/>
    <w:rsid w:val="00B339B9"/>
    <w:rsid w:val="00B34278"/>
    <w:rsid w:val="00B3786B"/>
    <w:rsid w:val="00B4010B"/>
    <w:rsid w:val="00B4108D"/>
    <w:rsid w:val="00B412DC"/>
    <w:rsid w:val="00B4197E"/>
    <w:rsid w:val="00B43087"/>
    <w:rsid w:val="00B43B42"/>
    <w:rsid w:val="00B4584F"/>
    <w:rsid w:val="00B46160"/>
    <w:rsid w:val="00B4643E"/>
    <w:rsid w:val="00B46988"/>
    <w:rsid w:val="00B47958"/>
    <w:rsid w:val="00B50A1D"/>
    <w:rsid w:val="00B50B4D"/>
    <w:rsid w:val="00B50C05"/>
    <w:rsid w:val="00B51E21"/>
    <w:rsid w:val="00B5327B"/>
    <w:rsid w:val="00B5335A"/>
    <w:rsid w:val="00B56B9D"/>
    <w:rsid w:val="00B57265"/>
    <w:rsid w:val="00B57773"/>
    <w:rsid w:val="00B60EB4"/>
    <w:rsid w:val="00B633AE"/>
    <w:rsid w:val="00B63E03"/>
    <w:rsid w:val="00B64802"/>
    <w:rsid w:val="00B650A7"/>
    <w:rsid w:val="00B65774"/>
    <w:rsid w:val="00B65E64"/>
    <w:rsid w:val="00B65F5B"/>
    <w:rsid w:val="00B6631D"/>
    <w:rsid w:val="00B665D2"/>
    <w:rsid w:val="00B66F7E"/>
    <w:rsid w:val="00B6737C"/>
    <w:rsid w:val="00B67F19"/>
    <w:rsid w:val="00B704B5"/>
    <w:rsid w:val="00B71AE2"/>
    <w:rsid w:val="00B7214D"/>
    <w:rsid w:val="00B727AF"/>
    <w:rsid w:val="00B72A0D"/>
    <w:rsid w:val="00B73407"/>
    <w:rsid w:val="00B73E08"/>
    <w:rsid w:val="00B74169"/>
    <w:rsid w:val="00B7425A"/>
    <w:rsid w:val="00B74372"/>
    <w:rsid w:val="00B75525"/>
    <w:rsid w:val="00B756CE"/>
    <w:rsid w:val="00B77698"/>
    <w:rsid w:val="00B80283"/>
    <w:rsid w:val="00B8095F"/>
    <w:rsid w:val="00B80B0C"/>
    <w:rsid w:val="00B80B11"/>
    <w:rsid w:val="00B81E73"/>
    <w:rsid w:val="00B82613"/>
    <w:rsid w:val="00B831AE"/>
    <w:rsid w:val="00B83606"/>
    <w:rsid w:val="00B8446C"/>
    <w:rsid w:val="00B8472B"/>
    <w:rsid w:val="00B84BE9"/>
    <w:rsid w:val="00B84DF9"/>
    <w:rsid w:val="00B872F2"/>
    <w:rsid w:val="00B87725"/>
    <w:rsid w:val="00B91C6D"/>
    <w:rsid w:val="00B9301B"/>
    <w:rsid w:val="00B93546"/>
    <w:rsid w:val="00B946E1"/>
    <w:rsid w:val="00B94DD3"/>
    <w:rsid w:val="00B94E7A"/>
    <w:rsid w:val="00B95D5A"/>
    <w:rsid w:val="00BA10A6"/>
    <w:rsid w:val="00BA11CB"/>
    <w:rsid w:val="00BA259A"/>
    <w:rsid w:val="00BA259C"/>
    <w:rsid w:val="00BA29D3"/>
    <w:rsid w:val="00BA302B"/>
    <w:rsid w:val="00BA307F"/>
    <w:rsid w:val="00BA3697"/>
    <w:rsid w:val="00BA3734"/>
    <w:rsid w:val="00BA3927"/>
    <w:rsid w:val="00BA475A"/>
    <w:rsid w:val="00BA5280"/>
    <w:rsid w:val="00BA74C9"/>
    <w:rsid w:val="00BA7683"/>
    <w:rsid w:val="00BB017A"/>
    <w:rsid w:val="00BB06E0"/>
    <w:rsid w:val="00BB14F1"/>
    <w:rsid w:val="00BB2BAC"/>
    <w:rsid w:val="00BB572E"/>
    <w:rsid w:val="00BB663C"/>
    <w:rsid w:val="00BB6DAF"/>
    <w:rsid w:val="00BB7381"/>
    <w:rsid w:val="00BB74FD"/>
    <w:rsid w:val="00BB7E7F"/>
    <w:rsid w:val="00BC016B"/>
    <w:rsid w:val="00BC0C9E"/>
    <w:rsid w:val="00BC11B0"/>
    <w:rsid w:val="00BC229A"/>
    <w:rsid w:val="00BC236D"/>
    <w:rsid w:val="00BC3196"/>
    <w:rsid w:val="00BC3A7A"/>
    <w:rsid w:val="00BC5982"/>
    <w:rsid w:val="00BC5A4B"/>
    <w:rsid w:val="00BC5E4B"/>
    <w:rsid w:val="00BC60BF"/>
    <w:rsid w:val="00BC6FE1"/>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605B"/>
    <w:rsid w:val="00BE715F"/>
    <w:rsid w:val="00BE7851"/>
    <w:rsid w:val="00BF046F"/>
    <w:rsid w:val="00BF0D43"/>
    <w:rsid w:val="00BF2299"/>
    <w:rsid w:val="00BF3FD9"/>
    <w:rsid w:val="00BF5229"/>
    <w:rsid w:val="00BF5A0C"/>
    <w:rsid w:val="00BF7EEA"/>
    <w:rsid w:val="00C0059B"/>
    <w:rsid w:val="00C01C96"/>
    <w:rsid w:val="00C01D50"/>
    <w:rsid w:val="00C02490"/>
    <w:rsid w:val="00C03763"/>
    <w:rsid w:val="00C03EF1"/>
    <w:rsid w:val="00C04141"/>
    <w:rsid w:val="00C04401"/>
    <w:rsid w:val="00C04D49"/>
    <w:rsid w:val="00C056DC"/>
    <w:rsid w:val="00C1083D"/>
    <w:rsid w:val="00C1170D"/>
    <w:rsid w:val="00C11B5D"/>
    <w:rsid w:val="00C11DE1"/>
    <w:rsid w:val="00C13158"/>
    <w:rsid w:val="00C1329B"/>
    <w:rsid w:val="00C1364A"/>
    <w:rsid w:val="00C1572F"/>
    <w:rsid w:val="00C15DCF"/>
    <w:rsid w:val="00C176B8"/>
    <w:rsid w:val="00C17E5D"/>
    <w:rsid w:val="00C205CA"/>
    <w:rsid w:val="00C209A7"/>
    <w:rsid w:val="00C209F7"/>
    <w:rsid w:val="00C21155"/>
    <w:rsid w:val="00C22467"/>
    <w:rsid w:val="00C24678"/>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AA7"/>
    <w:rsid w:val="00C3622C"/>
    <w:rsid w:val="00C36250"/>
    <w:rsid w:val="00C3633E"/>
    <w:rsid w:val="00C375D2"/>
    <w:rsid w:val="00C37B1B"/>
    <w:rsid w:val="00C404C3"/>
    <w:rsid w:val="00C4056D"/>
    <w:rsid w:val="00C41535"/>
    <w:rsid w:val="00C41C1F"/>
    <w:rsid w:val="00C42A1E"/>
    <w:rsid w:val="00C42A8B"/>
    <w:rsid w:val="00C43817"/>
    <w:rsid w:val="00C43A08"/>
    <w:rsid w:val="00C43BA1"/>
    <w:rsid w:val="00C43DAB"/>
    <w:rsid w:val="00C4478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FB4"/>
    <w:rsid w:val="00C77CA4"/>
    <w:rsid w:val="00C77DD9"/>
    <w:rsid w:val="00C77F46"/>
    <w:rsid w:val="00C80228"/>
    <w:rsid w:val="00C810B0"/>
    <w:rsid w:val="00C81403"/>
    <w:rsid w:val="00C827C1"/>
    <w:rsid w:val="00C82CDB"/>
    <w:rsid w:val="00C82D86"/>
    <w:rsid w:val="00C835AA"/>
    <w:rsid w:val="00C83675"/>
    <w:rsid w:val="00C83AA1"/>
    <w:rsid w:val="00C83BE6"/>
    <w:rsid w:val="00C85354"/>
    <w:rsid w:val="00C86ABA"/>
    <w:rsid w:val="00C86DA6"/>
    <w:rsid w:val="00C87228"/>
    <w:rsid w:val="00C9039F"/>
    <w:rsid w:val="00C925E6"/>
    <w:rsid w:val="00C93A1B"/>
    <w:rsid w:val="00C943F3"/>
    <w:rsid w:val="00C9481B"/>
    <w:rsid w:val="00C95DE8"/>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E9"/>
    <w:rsid w:val="00CB4357"/>
    <w:rsid w:val="00CB582A"/>
    <w:rsid w:val="00CB6DA7"/>
    <w:rsid w:val="00CB767E"/>
    <w:rsid w:val="00CB7E4C"/>
    <w:rsid w:val="00CC0B94"/>
    <w:rsid w:val="00CC0BA9"/>
    <w:rsid w:val="00CC1FB1"/>
    <w:rsid w:val="00CC25B4"/>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452"/>
    <w:rsid w:val="00CD4BC0"/>
    <w:rsid w:val="00CD619D"/>
    <w:rsid w:val="00CD6238"/>
    <w:rsid w:val="00CD629F"/>
    <w:rsid w:val="00CD66E8"/>
    <w:rsid w:val="00CD6A1B"/>
    <w:rsid w:val="00CE0A7F"/>
    <w:rsid w:val="00CE12AB"/>
    <w:rsid w:val="00CE1718"/>
    <w:rsid w:val="00CE2196"/>
    <w:rsid w:val="00CE28E0"/>
    <w:rsid w:val="00CE5654"/>
    <w:rsid w:val="00CE7969"/>
    <w:rsid w:val="00CE7B58"/>
    <w:rsid w:val="00CF09E5"/>
    <w:rsid w:val="00CF177E"/>
    <w:rsid w:val="00CF1948"/>
    <w:rsid w:val="00CF1BB5"/>
    <w:rsid w:val="00CF1F7E"/>
    <w:rsid w:val="00CF25D0"/>
    <w:rsid w:val="00CF3681"/>
    <w:rsid w:val="00CF36EE"/>
    <w:rsid w:val="00CF4156"/>
    <w:rsid w:val="00CF48D0"/>
    <w:rsid w:val="00CF62C1"/>
    <w:rsid w:val="00CF7B08"/>
    <w:rsid w:val="00D0036C"/>
    <w:rsid w:val="00D00CFA"/>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2384"/>
    <w:rsid w:val="00D22B98"/>
    <w:rsid w:val="00D242C3"/>
    <w:rsid w:val="00D24382"/>
    <w:rsid w:val="00D25FD2"/>
    <w:rsid w:val="00D26755"/>
    <w:rsid w:val="00D277F3"/>
    <w:rsid w:val="00D27867"/>
    <w:rsid w:val="00D3188C"/>
    <w:rsid w:val="00D31C59"/>
    <w:rsid w:val="00D3238F"/>
    <w:rsid w:val="00D32684"/>
    <w:rsid w:val="00D32DB8"/>
    <w:rsid w:val="00D34140"/>
    <w:rsid w:val="00D34F3C"/>
    <w:rsid w:val="00D35F9B"/>
    <w:rsid w:val="00D36416"/>
    <w:rsid w:val="00D36B69"/>
    <w:rsid w:val="00D379E1"/>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5031D"/>
    <w:rsid w:val="00D51CC3"/>
    <w:rsid w:val="00D520E4"/>
    <w:rsid w:val="00D521CB"/>
    <w:rsid w:val="00D53A38"/>
    <w:rsid w:val="00D54074"/>
    <w:rsid w:val="00D542F3"/>
    <w:rsid w:val="00D54A4B"/>
    <w:rsid w:val="00D54A5A"/>
    <w:rsid w:val="00D54C3F"/>
    <w:rsid w:val="00D558D9"/>
    <w:rsid w:val="00D55F77"/>
    <w:rsid w:val="00D56AED"/>
    <w:rsid w:val="00D574B1"/>
    <w:rsid w:val="00D575DD"/>
    <w:rsid w:val="00D57CDA"/>
    <w:rsid w:val="00D57DD0"/>
    <w:rsid w:val="00D57DFA"/>
    <w:rsid w:val="00D61198"/>
    <w:rsid w:val="00D62715"/>
    <w:rsid w:val="00D62F7E"/>
    <w:rsid w:val="00D652C4"/>
    <w:rsid w:val="00D6571E"/>
    <w:rsid w:val="00D65D82"/>
    <w:rsid w:val="00D664B5"/>
    <w:rsid w:val="00D66DB0"/>
    <w:rsid w:val="00D67103"/>
    <w:rsid w:val="00D67169"/>
    <w:rsid w:val="00D67FCF"/>
    <w:rsid w:val="00D701E7"/>
    <w:rsid w:val="00D709CE"/>
    <w:rsid w:val="00D71585"/>
    <w:rsid w:val="00D71F73"/>
    <w:rsid w:val="00D720C2"/>
    <w:rsid w:val="00D7239A"/>
    <w:rsid w:val="00D74CD5"/>
    <w:rsid w:val="00D74F6F"/>
    <w:rsid w:val="00D75036"/>
    <w:rsid w:val="00D75372"/>
    <w:rsid w:val="00D75557"/>
    <w:rsid w:val="00D75C06"/>
    <w:rsid w:val="00D76686"/>
    <w:rsid w:val="00D778B4"/>
    <w:rsid w:val="00D803AC"/>
    <w:rsid w:val="00D80786"/>
    <w:rsid w:val="00D80910"/>
    <w:rsid w:val="00D8177D"/>
    <w:rsid w:val="00D81B79"/>
    <w:rsid w:val="00D81CAB"/>
    <w:rsid w:val="00D8285A"/>
    <w:rsid w:val="00D82BC8"/>
    <w:rsid w:val="00D82BDE"/>
    <w:rsid w:val="00D84318"/>
    <w:rsid w:val="00D8576F"/>
    <w:rsid w:val="00D866AA"/>
    <w:rsid w:val="00D8677F"/>
    <w:rsid w:val="00D86D39"/>
    <w:rsid w:val="00D87E7F"/>
    <w:rsid w:val="00D91DA2"/>
    <w:rsid w:val="00D92C49"/>
    <w:rsid w:val="00D93FDA"/>
    <w:rsid w:val="00D94EF3"/>
    <w:rsid w:val="00D957BB"/>
    <w:rsid w:val="00D959B9"/>
    <w:rsid w:val="00D97F0C"/>
    <w:rsid w:val="00DA0753"/>
    <w:rsid w:val="00DA0A25"/>
    <w:rsid w:val="00DA0D31"/>
    <w:rsid w:val="00DA2ACD"/>
    <w:rsid w:val="00DA352E"/>
    <w:rsid w:val="00DA3A86"/>
    <w:rsid w:val="00DA50D5"/>
    <w:rsid w:val="00DA5916"/>
    <w:rsid w:val="00DA5EB4"/>
    <w:rsid w:val="00DA67D1"/>
    <w:rsid w:val="00DA7085"/>
    <w:rsid w:val="00DB07EE"/>
    <w:rsid w:val="00DB195A"/>
    <w:rsid w:val="00DB1DB6"/>
    <w:rsid w:val="00DB32D4"/>
    <w:rsid w:val="00DB366F"/>
    <w:rsid w:val="00DB3B4C"/>
    <w:rsid w:val="00DB4142"/>
    <w:rsid w:val="00DB5750"/>
    <w:rsid w:val="00DB6786"/>
    <w:rsid w:val="00DB6A67"/>
    <w:rsid w:val="00DB77D0"/>
    <w:rsid w:val="00DB7FB3"/>
    <w:rsid w:val="00DC06F4"/>
    <w:rsid w:val="00DC0CA4"/>
    <w:rsid w:val="00DC0D0B"/>
    <w:rsid w:val="00DC20AA"/>
    <w:rsid w:val="00DC2500"/>
    <w:rsid w:val="00DC3391"/>
    <w:rsid w:val="00DC4F72"/>
    <w:rsid w:val="00DC59D8"/>
    <w:rsid w:val="00DC64CD"/>
    <w:rsid w:val="00DC652C"/>
    <w:rsid w:val="00DC6ADD"/>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4F33"/>
    <w:rsid w:val="00DE58C5"/>
    <w:rsid w:val="00DE6C46"/>
    <w:rsid w:val="00DE6D93"/>
    <w:rsid w:val="00DE7A8A"/>
    <w:rsid w:val="00DF0182"/>
    <w:rsid w:val="00DF1185"/>
    <w:rsid w:val="00DF1AFD"/>
    <w:rsid w:val="00DF1E45"/>
    <w:rsid w:val="00DF2036"/>
    <w:rsid w:val="00DF33BF"/>
    <w:rsid w:val="00DF38D2"/>
    <w:rsid w:val="00DF3DC5"/>
    <w:rsid w:val="00DF46F6"/>
    <w:rsid w:val="00DF472D"/>
    <w:rsid w:val="00DF5FD1"/>
    <w:rsid w:val="00E007D9"/>
    <w:rsid w:val="00E00C61"/>
    <w:rsid w:val="00E011F8"/>
    <w:rsid w:val="00E017A1"/>
    <w:rsid w:val="00E01C41"/>
    <w:rsid w:val="00E0227D"/>
    <w:rsid w:val="00E0255E"/>
    <w:rsid w:val="00E03562"/>
    <w:rsid w:val="00E03746"/>
    <w:rsid w:val="00E040AD"/>
    <w:rsid w:val="00E046FD"/>
    <w:rsid w:val="00E04B84"/>
    <w:rsid w:val="00E04E40"/>
    <w:rsid w:val="00E06466"/>
    <w:rsid w:val="00E06835"/>
    <w:rsid w:val="00E06AB8"/>
    <w:rsid w:val="00E06FDA"/>
    <w:rsid w:val="00E111E9"/>
    <w:rsid w:val="00E11262"/>
    <w:rsid w:val="00E115FA"/>
    <w:rsid w:val="00E121AA"/>
    <w:rsid w:val="00E1524F"/>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307DA"/>
    <w:rsid w:val="00E319F1"/>
    <w:rsid w:val="00E33135"/>
    <w:rsid w:val="00E33840"/>
    <w:rsid w:val="00E33C84"/>
    <w:rsid w:val="00E33CD2"/>
    <w:rsid w:val="00E34311"/>
    <w:rsid w:val="00E352EC"/>
    <w:rsid w:val="00E36542"/>
    <w:rsid w:val="00E37DB3"/>
    <w:rsid w:val="00E40CA0"/>
    <w:rsid w:val="00E40E90"/>
    <w:rsid w:val="00E433D0"/>
    <w:rsid w:val="00E44870"/>
    <w:rsid w:val="00E44DE3"/>
    <w:rsid w:val="00E45C7E"/>
    <w:rsid w:val="00E46494"/>
    <w:rsid w:val="00E47140"/>
    <w:rsid w:val="00E47D39"/>
    <w:rsid w:val="00E514C3"/>
    <w:rsid w:val="00E531EB"/>
    <w:rsid w:val="00E54056"/>
    <w:rsid w:val="00E54874"/>
    <w:rsid w:val="00E54B6F"/>
    <w:rsid w:val="00E55ACA"/>
    <w:rsid w:val="00E5632E"/>
    <w:rsid w:val="00E56B80"/>
    <w:rsid w:val="00E56D6C"/>
    <w:rsid w:val="00E56E8E"/>
    <w:rsid w:val="00E57B74"/>
    <w:rsid w:val="00E57EA6"/>
    <w:rsid w:val="00E60636"/>
    <w:rsid w:val="00E616A0"/>
    <w:rsid w:val="00E61724"/>
    <w:rsid w:val="00E618AE"/>
    <w:rsid w:val="00E63C64"/>
    <w:rsid w:val="00E64C5B"/>
    <w:rsid w:val="00E6515B"/>
    <w:rsid w:val="00E65764"/>
    <w:rsid w:val="00E65BC6"/>
    <w:rsid w:val="00E65E38"/>
    <w:rsid w:val="00E6610C"/>
    <w:rsid w:val="00E661FF"/>
    <w:rsid w:val="00E67A4A"/>
    <w:rsid w:val="00E70AA0"/>
    <w:rsid w:val="00E71DBC"/>
    <w:rsid w:val="00E726EB"/>
    <w:rsid w:val="00E72CF1"/>
    <w:rsid w:val="00E72D6C"/>
    <w:rsid w:val="00E73DB7"/>
    <w:rsid w:val="00E74176"/>
    <w:rsid w:val="00E756FD"/>
    <w:rsid w:val="00E75BE4"/>
    <w:rsid w:val="00E80B52"/>
    <w:rsid w:val="00E81928"/>
    <w:rsid w:val="00E824C3"/>
    <w:rsid w:val="00E840B3"/>
    <w:rsid w:val="00E84D10"/>
    <w:rsid w:val="00E8505A"/>
    <w:rsid w:val="00E85563"/>
    <w:rsid w:val="00E8629F"/>
    <w:rsid w:val="00E8714F"/>
    <w:rsid w:val="00E87623"/>
    <w:rsid w:val="00E87A22"/>
    <w:rsid w:val="00E87EA3"/>
    <w:rsid w:val="00E91008"/>
    <w:rsid w:val="00E9138A"/>
    <w:rsid w:val="00E9374E"/>
    <w:rsid w:val="00E94F54"/>
    <w:rsid w:val="00E95F93"/>
    <w:rsid w:val="00E97AD5"/>
    <w:rsid w:val="00EA1111"/>
    <w:rsid w:val="00EA2313"/>
    <w:rsid w:val="00EA3658"/>
    <w:rsid w:val="00EA3B4F"/>
    <w:rsid w:val="00EA3C24"/>
    <w:rsid w:val="00EA4377"/>
    <w:rsid w:val="00EA4382"/>
    <w:rsid w:val="00EA4546"/>
    <w:rsid w:val="00EA4AB0"/>
    <w:rsid w:val="00EA52B2"/>
    <w:rsid w:val="00EA5A40"/>
    <w:rsid w:val="00EA6DC2"/>
    <w:rsid w:val="00EA73DF"/>
    <w:rsid w:val="00EA7B8A"/>
    <w:rsid w:val="00EA7C6B"/>
    <w:rsid w:val="00EB02F1"/>
    <w:rsid w:val="00EB0EB1"/>
    <w:rsid w:val="00EB14C1"/>
    <w:rsid w:val="00EB1850"/>
    <w:rsid w:val="00EB2536"/>
    <w:rsid w:val="00EB61AE"/>
    <w:rsid w:val="00EB65BE"/>
    <w:rsid w:val="00EB79F9"/>
    <w:rsid w:val="00EC1EE4"/>
    <w:rsid w:val="00EC322D"/>
    <w:rsid w:val="00EC3369"/>
    <w:rsid w:val="00EC38C0"/>
    <w:rsid w:val="00EC38FD"/>
    <w:rsid w:val="00EC3C2E"/>
    <w:rsid w:val="00EC3D0C"/>
    <w:rsid w:val="00EC4111"/>
    <w:rsid w:val="00EC5BB6"/>
    <w:rsid w:val="00EC730D"/>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97C"/>
    <w:rsid w:val="00EE69AF"/>
    <w:rsid w:val="00EE6D95"/>
    <w:rsid w:val="00EE70FD"/>
    <w:rsid w:val="00EE7100"/>
    <w:rsid w:val="00EE7F11"/>
    <w:rsid w:val="00EF0291"/>
    <w:rsid w:val="00EF0D23"/>
    <w:rsid w:val="00EF1EC5"/>
    <w:rsid w:val="00EF4C88"/>
    <w:rsid w:val="00EF5144"/>
    <w:rsid w:val="00EF55EB"/>
    <w:rsid w:val="00EF7E4E"/>
    <w:rsid w:val="00F00A5F"/>
    <w:rsid w:val="00F00DCC"/>
    <w:rsid w:val="00F0156F"/>
    <w:rsid w:val="00F02047"/>
    <w:rsid w:val="00F0291E"/>
    <w:rsid w:val="00F03092"/>
    <w:rsid w:val="00F03EC5"/>
    <w:rsid w:val="00F05AC8"/>
    <w:rsid w:val="00F061CC"/>
    <w:rsid w:val="00F063E7"/>
    <w:rsid w:val="00F0670D"/>
    <w:rsid w:val="00F07167"/>
    <w:rsid w:val="00F072D8"/>
    <w:rsid w:val="00F07CE0"/>
    <w:rsid w:val="00F07DD2"/>
    <w:rsid w:val="00F115F5"/>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3080A"/>
    <w:rsid w:val="00F30D2E"/>
    <w:rsid w:val="00F31700"/>
    <w:rsid w:val="00F31705"/>
    <w:rsid w:val="00F32CC9"/>
    <w:rsid w:val="00F32E2B"/>
    <w:rsid w:val="00F32EB6"/>
    <w:rsid w:val="00F33BEC"/>
    <w:rsid w:val="00F349B3"/>
    <w:rsid w:val="00F35516"/>
    <w:rsid w:val="00F3565C"/>
    <w:rsid w:val="00F35790"/>
    <w:rsid w:val="00F357CF"/>
    <w:rsid w:val="00F3728C"/>
    <w:rsid w:val="00F378BA"/>
    <w:rsid w:val="00F40066"/>
    <w:rsid w:val="00F40233"/>
    <w:rsid w:val="00F40A58"/>
    <w:rsid w:val="00F40A98"/>
    <w:rsid w:val="00F4136D"/>
    <w:rsid w:val="00F4212E"/>
    <w:rsid w:val="00F42C20"/>
    <w:rsid w:val="00F42E75"/>
    <w:rsid w:val="00F43E34"/>
    <w:rsid w:val="00F43E38"/>
    <w:rsid w:val="00F44D13"/>
    <w:rsid w:val="00F452D6"/>
    <w:rsid w:val="00F457D0"/>
    <w:rsid w:val="00F45AAA"/>
    <w:rsid w:val="00F46FD9"/>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21D7"/>
    <w:rsid w:val="00F643C7"/>
    <w:rsid w:val="00F65117"/>
    <w:rsid w:val="00F65582"/>
    <w:rsid w:val="00F66E75"/>
    <w:rsid w:val="00F70758"/>
    <w:rsid w:val="00F70902"/>
    <w:rsid w:val="00F70F14"/>
    <w:rsid w:val="00F71875"/>
    <w:rsid w:val="00F753F1"/>
    <w:rsid w:val="00F757AE"/>
    <w:rsid w:val="00F766BB"/>
    <w:rsid w:val="00F77D06"/>
    <w:rsid w:val="00F77EB0"/>
    <w:rsid w:val="00F826A9"/>
    <w:rsid w:val="00F82FD7"/>
    <w:rsid w:val="00F86DC5"/>
    <w:rsid w:val="00F8704E"/>
    <w:rsid w:val="00F87109"/>
    <w:rsid w:val="00F8743C"/>
    <w:rsid w:val="00F87939"/>
    <w:rsid w:val="00F87A1D"/>
    <w:rsid w:val="00F87CDD"/>
    <w:rsid w:val="00F87D02"/>
    <w:rsid w:val="00F90475"/>
    <w:rsid w:val="00F91BFF"/>
    <w:rsid w:val="00F925A8"/>
    <w:rsid w:val="00F927AC"/>
    <w:rsid w:val="00F933F0"/>
    <w:rsid w:val="00F937A3"/>
    <w:rsid w:val="00F93C57"/>
    <w:rsid w:val="00F94155"/>
    <w:rsid w:val="00F94715"/>
    <w:rsid w:val="00F959BA"/>
    <w:rsid w:val="00F96770"/>
    <w:rsid w:val="00F96A3D"/>
    <w:rsid w:val="00F97053"/>
    <w:rsid w:val="00F9756D"/>
    <w:rsid w:val="00FA1850"/>
    <w:rsid w:val="00FA191F"/>
    <w:rsid w:val="00FA303C"/>
    <w:rsid w:val="00FA4718"/>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45F4"/>
    <w:rsid w:val="00FC52DE"/>
    <w:rsid w:val="00FC584D"/>
    <w:rsid w:val="00FC5A80"/>
    <w:rsid w:val="00FC5FC1"/>
    <w:rsid w:val="00FC69B4"/>
    <w:rsid w:val="00FC6A7F"/>
    <w:rsid w:val="00FC7582"/>
    <w:rsid w:val="00FD0694"/>
    <w:rsid w:val="00FD0B3B"/>
    <w:rsid w:val="00FD12F9"/>
    <w:rsid w:val="00FD2133"/>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1C9E"/>
    <w:rsid w:val="00FE2C14"/>
    <w:rsid w:val="00FE2DB3"/>
    <w:rsid w:val="00FE30FB"/>
    <w:rsid w:val="00FE334B"/>
    <w:rsid w:val="00FE370A"/>
    <w:rsid w:val="00FE38DC"/>
    <w:rsid w:val="00FE3D94"/>
    <w:rsid w:val="00FE40E0"/>
    <w:rsid w:val="00FE52A8"/>
    <w:rsid w:val="00FE6FB5"/>
    <w:rsid w:val="00FF1384"/>
    <w:rsid w:val="00FF18B9"/>
    <w:rsid w:val="00FF1FCB"/>
    <w:rsid w:val="00FF2F96"/>
    <w:rsid w:val="00FF3370"/>
    <w:rsid w:val="00FF385E"/>
    <w:rsid w:val="00FF52D4"/>
    <w:rsid w:val="00FF590E"/>
    <w:rsid w:val="00FF6AA4"/>
    <w:rsid w:val="00FF6B09"/>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DE3E8"/>
  <w15:docId w15:val="{574C0703-917B-41AE-9F64-858EE14B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footer" w:uiPriority="99"/>
    <w:lsdException w:name="index heading" w:semiHidden="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CF6"/>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MS Mincho"/>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table" w:customStyle="1" w:styleId="10">
    <w:name w:val="网格型1"/>
    <w:basedOn w:val="TableNormal"/>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basedOn w:val="DefaultParagraphFont"/>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Normal"/>
    <w:next w:val="ListParagraph"/>
    <w:uiPriority w:val="34"/>
    <w:qFormat/>
    <w:pPr>
      <w:overflowPunct w:val="0"/>
      <w:autoSpaceDE w:val="0"/>
      <w:autoSpaceDN w:val="0"/>
      <w:adjustRightInd w:val="0"/>
      <w:ind w:left="720"/>
      <w:contextualSpacing/>
      <w:textAlignment w:val="baseline"/>
    </w:pPr>
    <w:rPr>
      <w:rFonts w:eastAsia="DengXian"/>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DefaultParagraphFont"/>
    <w:rsid w:val="008B0173"/>
  </w:style>
  <w:style w:type="paragraph" w:styleId="Revision">
    <w:name w:val="Revision"/>
    <w:hidden/>
    <w:uiPriority w:val="99"/>
    <w:semiHidden/>
    <w:rsid w:val="002611C7"/>
    <w:rPr>
      <w:lang w:val="en-GB" w:eastAsia="en-US"/>
    </w:rPr>
  </w:style>
  <w:style w:type="character" w:styleId="UnresolvedMention">
    <w:name w:val="Unresolved Mention"/>
    <w:basedOn w:val="DefaultParagraphFont"/>
    <w:uiPriority w:val="99"/>
    <w:semiHidden/>
    <w:unhideWhenUsed/>
    <w:rsid w:val="005125D4"/>
    <w:rPr>
      <w:color w:val="605E5C"/>
      <w:shd w:val="clear" w:color="auto" w:fill="E1DFDD"/>
    </w:rPr>
  </w:style>
  <w:style w:type="character" w:styleId="PlaceholderText">
    <w:name w:val="Placeholder Text"/>
    <w:basedOn w:val="DefaultParagraphFont"/>
    <w:uiPriority w:val="99"/>
    <w:semiHidden/>
    <w:rsid w:val="004C29A1"/>
    <w:rPr>
      <w:color w:val="808080"/>
    </w:rPr>
  </w:style>
  <w:style w:type="character" w:styleId="Strong">
    <w:name w:val="Strong"/>
    <w:basedOn w:val="DefaultParagraphFont"/>
    <w:uiPriority w:val="22"/>
    <w:qFormat/>
    <w:rsid w:val="001728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1204">
      <w:bodyDiv w:val="1"/>
      <w:marLeft w:val="0"/>
      <w:marRight w:val="0"/>
      <w:marTop w:val="0"/>
      <w:marBottom w:val="0"/>
      <w:divBdr>
        <w:top w:val="none" w:sz="0" w:space="0" w:color="auto"/>
        <w:left w:val="none" w:sz="0" w:space="0" w:color="auto"/>
        <w:bottom w:val="none" w:sz="0" w:space="0" w:color="auto"/>
        <w:right w:val="none" w:sz="0" w:space="0" w:color="auto"/>
      </w:divBdr>
    </w:div>
    <w:div w:id="76248882">
      <w:bodyDiv w:val="1"/>
      <w:marLeft w:val="0"/>
      <w:marRight w:val="0"/>
      <w:marTop w:val="0"/>
      <w:marBottom w:val="0"/>
      <w:divBdr>
        <w:top w:val="none" w:sz="0" w:space="0" w:color="auto"/>
        <w:left w:val="none" w:sz="0" w:space="0" w:color="auto"/>
        <w:bottom w:val="none" w:sz="0" w:space="0" w:color="auto"/>
        <w:right w:val="none" w:sz="0" w:space="0" w:color="auto"/>
      </w:divBdr>
    </w:div>
    <w:div w:id="557865120">
      <w:bodyDiv w:val="1"/>
      <w:marLeft w:val="0"/>
      <w:marRight w:val="0"/>
      <w:marTop w:val="0"/>
      <w:marBottom w:val="0"/>
      <w:divBdr>
        <w:top w:val="none" w:sz="0" w:space="0" w:color="auto"/>
        <w:left w:val="none" w:sz="0" w:space="0" w:color="auto"/>
        <w:bottom w:val="none" w:sz="0" w:space="0" w:color="auto"/>
        <w:right w:val="none" w:sz="0" w:space="0" w:color="auto"/>
      </w:divBdr>
    </w:div>
    <w:div w:id="566376077">
      <w:bodyDiv w:val="1"/>
      <w:marLeft w:val="0"/>
      <w:marRight w:val="0"/>
      <w:marTop w:val="0"/>
      <w:marBottom w:val="0"/>
      <w:divBdr>
        <w:top w:val="none" w:sz="0" w:space="0" w:color="auto"/>
        <w:left w:val="none" w:sz="0" w:space="0" w:color="auto"/>
        <w:bottom w:val="none" w:sz="0" w:space="0" w:color="auto"/>
        <w:right w:val="none" w:sz="0" w:space="0" w:color="auto"/>
      </w:divBdr>
    </w:div>
    <w:div w:id="628167443">
      <w:bodyDiv w:val="1"/>
      <w:marLeft w:val="0"/>
      <w:marRight w:val="0"/>
      <w:marTop w:val="0"/>
      <w:marBottom w:val="0"/>
      <w:divBdr>
        <w:top w:val="none" w:sz="0" w:space="0" w:color="auto"/>
        <w:left w:val="none" w:sz="0" w:space="0" w:color="auto"/>
        <w:bottom w:val="none" w:sz="0" w:space="0" w:color="auto"/>
        <w:right w:val="none" w:sz="0" w:space="0" w:color="auto"/>
      </w:divBdr>
    </w:div>
    <w:div w:id="660355111">
      <w:bodyDiv w:val="1"/>
      <w:marLeft w:val="0"/>
      <w:marRight w:val="0"/>
      <w:marTop w:val="0"/>
      <w:marBottom w:val="0"/>
      <w:divBdr>
        <w:top w:val="none" w:sz="0" w:space="0" w:color="auto"/>
        <w:left w:val="none" w:sz="0" w:space="0" w:color="auto"/>
        <w:bottom w:val="none" w:sz="0" w:space="0" w:color="auto"/>
        <w:right w:val="none" w:sz="0" w:space="0" w:color="auto"/>
      </w:divBdr>
    </w:div>
    <w:div w:id="671295132">
      <w:bodyDiv w:val="1"/>
      <w:marLeft w:val="0"/>
      <w:marRight w:val="0"/>
      <w:marTop w:val="0"/>
      <w:marBottom w:val="0"/>
      <w:divBdr>
        <w:top w:val="none" w:sz="0" w:space="0" w:color="auto"/>
        <w:left w:val="none" w:sz="0" w:space="0" w:color="auto"/>
        <w:bottom w:val="none" w:sz="0" w:space="0" w:color="auto"/>
        <w:right w:val="none" w:sz="0" w:space="0" w:color="auto"/>
      </w:divBdr>
    </w:div>
    <w:div w:id="775296955">
      <w:bodyDiv w:val="1"/>
      <w:marLeft w:val="0"/>
      <w:marRight w:val="0"/>
      <w:marTop w:val="0"/>
      <w:marBottom w:val="0"/>
      <w:divBdr>
        <w:top w:val="none" w:sz="0" w:space="0" w:color="auto"/>
        <w:left w:val="none" w:sz="0" w:space="0" w:color="auto"/>
        <w:bottom w:val="none" w:sz="0" w:space="0" w:color="auto"/>
        <w:right w:val="none" w:sz="0" w:space="0" w:color="auto"/>
      </w:divBdr>
    </w:div>
    <w:div w:id="898245408">
      <w:bodyDiv w:val="1"/>
      <w:marLeft w:val="0"/>
      <w:marRight w:val="0"/>
      <w:marTop w:val="0"/>
      <w:marBottom w:val="0"/>
      <w:divBdr>
        <w:top w:val="none" w:sz="0" w:space="0" w:color="auto"/>
        <w:left w:val="none" w:sz="0" w:space="0" w:color="auto"/>
        <w:bottom w:val="none" w:sz="0" w:space="0" w:color="auto"/>
        <w:right w:val="none" w:sz="0" w:space="0" w:color="auto"/>
      </w:divBdr>
    </w:div>
    <w:div w:id="1186365350">
      <w:bodyDiv w:val="1"/>
      <w:marLeft w:val="0"/>
      <w:marRight w:val="0"/>
      <w:marTop w:val="0"/>
      <w:marBottom w:val="0"/>
      <w:divBdr>
        <w:top w:val="none" w:sz="0" w:space="0" w:color="auto"/>
        <w:left w:val="none" w:sz="0" w:space="0" w:color="auto"/>
        <w:bottom w:val="none" w:sz="0" w:space="0" w:color="auto"/>
        <w:right w:val="none" w:sz="0" w:space="0" w:color="auto"/>
      </w:divBdr>
    </w:div>
    <w:div w:id="1333482824">
      <w:bodyDiv w:val="1"/>
      <w:marLeft w:val="0"/>
      <w:marRight w:val="0"/>
      <w:marTop w:val="0"/>
      <w:marBottom w:val="0"/>
      <w:divBdr>
        <w:top w:val="none" w:sz="0" w:space="0" w:color="auto"/>
        <w:left w:val="none" w:sz="0" w:space="0" w:color="auto"/>
        <w:bottom w:val="none" w:sz="0" w:space="0" w:color="auto"/>
        <w:right w:val="none" w:sz="0" w:space="0" w:color="auto"/>
      </w:divBdr>
    </w:div>
    <w:div w:id="1500998622">
      <w:bodyDiv w:val="1"/>
      <w:marLeft w:val="0"/>
      <w:marRight w:val="0"/>
      <w:marTop w:val="0"/>
      <w:marBottom w:val="0"/>
      <w:divBdr>
        <w:top w:val="none" w:sz="0" w:space="0" w:color="auto"/>
        <w:left w:val="none" w:sz="0" w:space="0" w:color="auto"/>
        <w:bottom w:val="none" w:sz="0" w:space="0" w:color="auto"/>
        <w:right w:val="none" w:sz="0" w:space="0" w:color="auto"/>
      </w:divBdr>
    </w:div>
    <w:div w:id="1536117238">
      <w:bodyDiv w:val="1"/>
      <w:marLeft w:val="0"/>
      <w:marRight w:val="0"/>
      <w:marTop w:val="0"/>
      <w:marBottom w:val="0"/>
      <w:divBdr>
        <w:top w:val="none" w:sz="0" w:space="0" w:color="auto"/>
        <w:left w:val="none" w:sz="0" w:space="0" w:color="auto"/>
        <w:bottom w:val="none" w:sz="0" w:space="0" w:color="auto"/>
        <w:right w:val="none" w:sz="0" w:space="0" w:color="auto"/>
      </w:divBdr>
    </w:div>
    <w:div w:id="1541160790">
      <w:bodyDiv w:val="1"/>
      <w:marLeft w:val="0"/>
      <w:marRight w:val="0"/>
      <w:marTop w:val="0"/>
      <w:marBottom w:val="0"/>
      <w:divBdr>
        <w:top w:val="none" w:sz="0" w:space="0" w:color="auto"/>
        <w:left w:val="none" w:sz="0" w:space="0" w:color="auto"/>
        <w:bottom w:val="none" w:sz="0" w:space="0" w:color="auto"/>
        <w:right w:val="none" w:sz="0" w:space="0" w:color="auto"/>
      </w:divBdr>
    </w:div>
    <w:div w:id="1543513724">
      <w:bodyDiv w:val="1"/>
      <w:marLeft w:val="0"/>
      <w:marRight w:val="0"/>
      <w:marTop w:val="0"/>
      <w:marBottom w:val="0"/>
      <w:divBdr>
        <w:top w:val="none" w:sz="0" w:space="0" w:color="auto"/>
        <w:left w:val="none" w:sz="0" w:space="0" w:color="auto"/>
        <w:bottom w:val="none" w:sz="0" w:space="0" w:color="auto"/>
        <w:right w:val="none" w:sz="0" w:space="0" w:color="auto"/>
      </w:divBdr>
    </w:div>
    <w:div w:id="1787037952">
      <w:bodyDiv w:val="1"/>
      <w:marLeft w:val="0"/>
      <w:marRight w:val="0"/>
      <w:marTop w:val="0"/>
      <w:marBottom w:val="0"/>
      <w:divBdr>
        <w:top w:val="none" w:sz="0" w:space="0" w:color="auto"/>
        <w:left w:val="none" w:sz="0" w:space="0" w:color="auto"/>
        <w:bottom w:val="none" w:sz="0" w:space="0" w:color="auto"/>
        <w:right w:val="none" w:sz="0" w:space="0" w:color="auto"/>
      </w:divBdr>
    </w:div>
    <w:div w:id="1946956970">
      <w:bodyDiv w:val="1"/>
      <w:marLeft w:val="0"/>
      <w:marRight w:val="0"/>
      <w:marTop w:val="0"/>
      <w:marBottom w:val="0"/>
      <w:divBdr>
        <w:top w:val="none" w:sz="0" w:space="0" w:color="auto"/>
        <w:left w:val="none" w:sz="0" w:space="0" w:color="auto"/>
        <w:bottom w:val="none" w:sz="0" w:space="0" w:color="auto"/>
        <w:right w:val="none" w:sz="0" w:space="0" w:color="auto"/>
      </w:divBdr>
    </w:div>
    <w:div w:id="2103257096">
      <w:bodyDiv w:val="1"/>
      <w:marLeft w:val="0"/>
      <w:marRight w:val="0"/>
      <w:marTop w:val="0"/>
      <w:marBottom w:val="0"/>
      <w:divBdr>
        <w:top w:val="none" w:sz="0" w:space="0" w:color="auto"/>
        <w:left w:val="none" w:sz="0" w:space="0" w:color="auto"/>
        <w:bottom w:val="none" w:sz="0" w:space="0" w:color="auto"/>
        <w:right w:val="none" w:sz="0" w:space="0" w:color="auto"/>
      </w:divBdr>
    </w:div>
    <w:div w:id="2136673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E8ACE-E74D-45DC-86CE-DA5EE2E84A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510</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Zhao, Kun</cp:lastModifiedBy>
  <cp:revision>5</cp:revision>
  <cp:lastPrinted>2019-04-25T01:09:00Z</cp:lastPrinted>
  <dcterms:created xsi:type="dcterms:W3CDTF">2025-08-27T19:16:00Z</dcterms:created>
  <dcterms:modified xsi:type="dcterms:W3CDTF">2025-08-28T04:52:00Z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ies>
</file>